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D83A" w14:textId="7C69D6DC" w:rsidR="004E388E" w:rsidRDefault="004E388E" w:rsidP="004E388E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TSG-RAN WG2 Meeting #122</w:t>
      </w:r>
      <w:r>
        <w:rPr>
          <w:rFonts w:cs="Arial"/>
          <w:bCs/>
          <w:noProof w:val="0"/>
          <w:sz w:val="24"/>
        </w:rPr>
        <w:tab/>
      </w:r>
      <w:r w:rsidR="00110768" w:rsidRPr="00110768">
        <w:rPr>
          <w:rFonts w:cs="Arial"/>
          <w:bCs/>
          <w:noProof w:val="0"/>
          <w:sz w:val="24"/>
          <w:lang w:eastAsia="ja-JP"/>
        </w:rPr>
        <w:t>R2-2305682</w:t>
      </w:r>
    </w:p>
    <w:p w14:paraId="7887F0EC" w14:textId="77777777" w:rsidR="004E388E" w:rsidRDefault="004E388E" w:rsidP="004E388E">
      <w:pPr>
        <w:pStyle w:val="BodyTex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Incheon, 22</w:t>
      </w:r>
      <w:r>
        <w:rPr>
          <w:b/>
          <w:bCs/>
          <w:color w:val="auto"/>
          <w:sz w:val="24"/>
          <w:vertAlign w:val="superscript"/>
        </w:rPr>
        <w:t>nd</w:t>
      </w:r>
      <w:r>
        <w:rPr>
          <w:b/>
          <w:bCs/>
          <w:color w:val="auto"/>
          <w:sz w:val="24"/>
        </w:rPr>
        <w:t xml:space="preserve"> – 26</w:t>
      </w:r>
      <w:r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May 2023</w:t>
      </w:r>
    </w:p>
    <w:p w14:paraId="5977401F" w14:textId="77777777" w:rsidR="00945A08" w:rsidRPr="00907DA7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14A35892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430E83">
        <w:rPr>
          <w:rFonts w:cs="Arial"/>
          <w:b/>
          <w:bCs/>
          <w:sz w:val="24"/>
        </w:rPr>
        <w:t>7</w:t>
      </w:r>
      <w:r w:rsidR="009F5C7E">
        <w:rPr>
          <w:rFonts w:cs="Arial"/>
          <w:b/>
          <w:bCs/>
          <w:sz w:val="24"/>
        </w:rPr>
        <w:t>.</w:t>
      </w:r>
      <w:r w:rsidR="00E17762">
        <w:rPr>
          <w:rFonts w:cs="Arial"/>
          <w:b/>
          <w:bCs/>
          <w:sz w:val="24"/>
        </w:rPr>
        <w:t>16.2</w:t>
      </w:r>
      <w:r w:rsidR="00430E83">
        <w:rPr>
          <w:rFonts w:cs="Arial"/>
          <w:b/>
          <w:bCs/>
          <w:sz w:val="24"/>
        </w:rPr>
        <w:t>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560A2856" w:rsidR="00136F38" w:rsidRPr="002D1665" w:rsidRDefault="00283E0E" w:rsidP="00136F38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FE1921">
        <w:rPr>
          <w:rFonts w:cs="Arial"/>
          <w:b/>
          <w:bCs/>
          <w:sz w:val="24"/>
        </w:rPr>
        <w:t>Qualitative analysis on data collection requirements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22E71B5A" w14:textId="7846AF8F" w:rsidR="004466F6" w:rsidRDefault="00C527E5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It</w:t>
      </w:r>
      <w:r>
        <w:rPr>
          <w:rFonts w:eastAsiaTheme="minorEastAsia" w:cs="Arial"/>
          <w:lang w:eastAsia="zh-CN"/>
        </w:rPr>
        <w:t xml:space="preserve"> has been discussed </w:t>
      </w:r>
      <w:r w:rsidR="00EC0C5D">
        <w:rPr>
          <w:rFonts w:eastAsiaTheme="minorEastAsia" w:cs="Arial"/>
          <w:lang w:eastAsia="zh-CN"/>
        </w:rPr>
        <w:t xml:space="preserve">in the previous RAN1 and RAN2 meetings that the data collection requirements could differ for different LCM purposes. </w:t>
      </w:r>
      <w:r w:rsidR="00051CB7">
        <w:rPr>
          <w:rFonts w:eastAsiaTheme="minorEastAsia" w:cs="Arial"/>
          <w:lang w:eastAsia="zh-CN"/>
        </w:rPr>
        <w:t xml:space="preserve">Even though the exact quantitative </w:t>
      </w:r>
      <w:r w:rsidR="00DD1715">
        <w:rPr>
          <w:rFonts w:eastAsiaTheme="minorEastAsia" w:cs="Arial"/>
          <w:lang w:eastAsia="zh-CN"/>
        </w:rPr>
        <w:t xml:space="preserve">requirements depend on RAN1 conclusion, RAN2 could still do some qualitative analysis to better understand the implication to different data collection </w:t>
      </w:r>
      <w:r w:rsidR="00800FE0">
        <w:rPr>
          <w:rFonts w:eastAsiaTheme="minorEastAsia" w:cs="Arial"/>
          <w:lang w:eastAsia="zh-CN"/>
        </w:rPr>
        <w:t>methods</w:t>
      </w:r>
      <w:r w:rsidR="00DD1715">
        <w:rPr>
          <w:rFonts w:eastAsiaTheme="minorEastAsia" w:cs="Arial"/>
          <w:lang w:eastAsia="zh-CN"/>
        </w:rPr>
        <w:t xml:space="preserve">. </w:t>
      </w:r>
    </w:p>
    <w:p w14:paraId="494304A1" w14:textId="2B156BDB" w:rsidR="00EB00FE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4F2B" w14:paraId="6C6DDA71" w14:textId="77777777" w:rsidTr="00F04F2B">
        <w:tc>
          <w:tcPr>
            <w:tcW w:w="9855" w:type="dxa"/>
          </w:tcPr>
          <w:p w14:paraId="30BC27DB" w14:textId="063349D8" w:rsidR="00F04F2B" w:rsidRPr="00145155" w:rsidRDefault="00F04F2B" w:rsidP="00C35EE3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RAN1#110 Agreements:</w:t>
            </w:r>
          </w:p>
          <w:p w14:paraId="73A4A693" w14:textId="77777777" w:rsidR="008A128B" w:rsidRDefault="008A128B" w:rsidP="008A128B">
            <w:pPr>
              <w:pStyle w:val="Caption"/>
              <w:rPr>
                <w:i/>
                <w:iCs/>
              </w:rPr>
            </w:pPr>
            <w:r>
              <w:rPr>
                <w:i/>
                <w:iCs/>
              </w:rPr>
              <w:t xml:space="preserve">Study the following aspects, including the definition of components (if needed) and necessity, in </w:t>
            </w:r>
            <w:r w:rsidRPr="00145155">
              <w:rPr>
                <w:i/>
                <w:iCs/>
                <w:highlight w:val="green"/>
              </w:rPr>
              <w:t>Life Cycle Management</w:t>
            </w:r>
          </w:p>
          <w:p w14:paraId="0E97380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Data collection</w:t>
            </w:r>
          </w:p>
          <w:p w14:paraId="5A4C8010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This also includes associated assistance information, if applicable.</w:t>
            </w:r>
          </w:p>
          <w:p w14:paraId="43D9CF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training</w:t>
            </w:r>
          </w:p>
          <w:p w14:paraId="16043F8A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registration]</w:t>
            </w:r>
          </w:p>
          <w:p w14:paraId="3C06407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deployment</w:t>
            </w:r>
          </w:p>
          <w:p w14:paraId="56E4CD75" w14:textId="19318FDD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Note: Terminology is to be defined. </w:t>
            </w:r>
          </w:p>
          <w:p w14:paraId="22AAD76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configuration]</w:t>
            </w:r>
          </w:p>
          <w:p w14:paraId="0F15378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inference operation</w:t>
            </w:r>
          </w:p>
          <w:p w14:paraId="3BFED0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Model selection, activation, deactivation, </w:t>
            </w:r>
            <w:r w:rsidRPr="004F5326">
              <w:t>switching</w:t>
            </w:r>
            <w:r>
              <w:t>, and fallback operation</w:t>
            </w:r>
          </w:p>
          <w:p w14:paraId="23C532F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monitoring</w:t>
            </w:r>
          </w:p>
          <w:p w14:paraId="5F41CB6E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update</w:t>
            </w:r>
          </w:p>
          <w:p w14:paraId="7A262BA6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Terminology is to be defined. This includes model finetuning, retraining, and re-development via online/offline training.</w:t>
            </w:r>
          </w:p>
          <w:p w14:paraId="256586B4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transfer</w:t>
            </w:r>
          </w:p>
          <w:p w14:paraId="42ED638F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 capability</w:t>
            </w:r>
          </w:p>
          <w:p w14:paraId="28113952" w14:textId="77777777" w:rsidR="008A128B" w:rsidRDefault="008A128B" w:rsidP="008A128B">
            <w:r>
              <w:t>Note: Some aspects in the list may not have specification impact.</w:t>
            </w:r>
          </w:p>
          <w:p w14:paraId="37D0C67F" w14:textId="273DF762" w:rsidR="008A128B" w:rsidRDefault="008A128B" w:rsidP="008A128B">
            <w:r>
              <w:t>Note: Aspects with square brackets are tentative.</w:t>
            </w:r>
          </w:p>
          <w:p w14:paraId="46D876E1" w14:textId="11478573" w:rsidR="00564216" w:rsidRDefault="008A128B" w:rsidP="00B56170">
            <w:r>
              <w:t xml:space="preserve">Note: More aspects may be added as study progresses. </w:t>
            </w:r>
          </w:p>
          <w:p w14:paraId="01FF15D0" w14:textId="77777777" w:rsidR="00B56170" w:rsidRPr="00B56170" w:rsidRDefault="00B56170" w:rsidP="00B56170"/>
          <w:p w14:paraId="77B9316B" w14:textId="77777777" w:rsidR="00B6436C" w:rsidRPr="00B679DA" w:rsidRDefault="00B6436C" w:rsidP="00B6436C">
            <w:pPr>
              <w:rPr>
                <w:rFonts w:eastAsia="等线"/>
                <w:lang w:eastAsia="zh-CN"/>
              </w:rPr>
            </w:pPr>
            <w:r w:rsidRPr="00B679DA">
              <w:rPr>
                <w:rFonts w:eastAsia="等线" w:hint="eastAsia"/>
                <w:lang w:eastAsia="zh-CN"/>
              </w:rPr>
              <w:t>C</w:t>
            </w:r>
            <w:r w:rsidRPr="00B679DA">
              <w:rPr>
                <w:rFonts w:eastAsia="等线"/>
                <w:lang w:eastAsia="zh-CN"/>
              </w:rPr>
              <w:t>onclusion</w:t>
            </w:r>
          </w:p>
          <w:p w14:paraId="0E76537F" w14:textId="4B977E4F" w:rsidR="004E70BC" w:rsidRDefault="00B6436C" w:rsidP="00C558CB">
            <w:pPr>
              <w:rPr>
                <w:rFonts w:eastAsiaTheme="minorEastAsia" w:cs="Arial"/>
                <w:lang w:eastAsia="zh-CN"/>
              </w:rPr>
            </w:pPr>
            <w:r>
              <w:t xml:space="preserve">Data collection may be performed for different </w:t>
            </w:r>
            <w:r>
              <w:rPr>
                <w:lang w:eastAsia="zh-CN"/>
              </w:rPr>
              <w:t xml:space="preserve">purposes </w:t>
            </w:r>
            <w:r>
              <w:rPr>
                <w:color w:val="FF0000"/>
                <w:lang w:eastAsia="zh-CN"/>
              </w:rPr>
              <w:t>in LCM</w:t>
            </w:r>
            <w:r>
              <w:rPr>
                <w:lang w:eastAsia="zh-CN"/>
              </w:rPr>
              <w:t xml:space="preserve">, e.g., </w:t>
            </w:r>
            <w:r>
              <w:t xml:space="preserve">model training, model inference, model monitoring, model selection, </w:t>
            </w:r>
            <w:r>
              <w:rPr>
                <w:color w:val="FF0000"/>
              </w:rPr>
              <w:t>model update</w:t>
            </w:r>
            <w:r>
              <w:rPr>
                <w:lang w:eastAsia="zh-CN"/>
              </w:rPr>
              <w:t>, etc.</w:t>
            </w:r>
            <w:r>
              <w:t xml:space="preserve"> each may be done with different requirements and potential specification impact.</w:t>
            </w:r>
          </w:p>
        </w:tc>
      </w:tr>
    </w:tbl>
    <w:p w14:paraId="6FD78274" w14:textId="792228DB" w:rsidR="00EB00FE" w:rsidRPr="00B257A3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067C531A" w14:textId="3E626AB9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447A28ED" w14:textId="44F35EE2" w:rsidR="00E40862" w:rsidRDefault="00884228" w:rsidP="00CF3602">
      <w:pPr>
        <w:rPr>
          <w:lang w:eastAsia="zh-CN"/>
        </w:rPr>
      </w:pPr>
      <w:r>
        <w:rPr>
          <w:lang w:eastAsia="zh-CN"/>
        </w:rPr>
        <w:t xml:space="preserve">Issues related to data collection have been discussed in the email discussion </w:t>
      </w:r>
      <w:r w:rsidRPr="00884228">
        <w:rPr>
          <w:lang w:eastAsia="zh-CN"/>
        </w:rPr>
        <w:t>[Post120][054][AIML18] Data Collection</w:t>
      </w:r>
      <w:r w:rsidR="00917F7C">
        <w:rPr>
          <w:lang w:eastAsia="zh-CN"/>
        </w:rPr>
        <w:t xml:space="preserve"> [1]</w:t>
      </w:r>
      <w:r w:rsidR="00B93C34">
        <w:rPr>
          <w:lang w:eastAsia="zh-CN"/>
        </w:rPr>
        <w:t xml:space="preserve">. </w:t>
      </w:r>
      <w:r w:rsidR="00C10AA3">
        <w:rPr>
          <w:lang w:eastAsia="zh-CN"/>
        </w:rPr>
        <w:t>It seems common understanding that</w:t>
      </w:r>
      <w:r w:rsidR="00F73447">
        <w:rPr>
          <w:lang w:eastAsia="zh-CN"/>
        </w:rPr>
        <w:t xml:space="preserve"> the requirements of data collection </w:t>
      </w:r>
      <w:r w:rsidR="00EB2BF4">
        <w:rPr>
          <w:lang w:eastAsia="zh-CN"/>
        </w:rPr>
        <w:t xml:space="preserve">depend on the purpose of data collection. </w:t>
      </w:r>
      <w:r w:rsidR="00F65F3D">
        <w:rPr>
          <w:lang w:eastAsia="zh-CN"/>
        </w:rPr>
        <w:t xml:space="preserve">The four </w:t>
      </w:r>
      <w:r w:rsidR="00E40862">
        <w:rPr>
          <w:lang w:eastAsia="zh-CN"/>
        </w:rPr>
        <w:t>categories of data collection requirements seem agreeable to companies ar</w:t>
      </w:r>
      <w:r w:rsidR="00052B05">
        <w:rPr>
          <w:lang w:eastAsia="zh-CN"/>
        </w:rPr>
        <w:t>e:</w:t>
      </w:r>
      <w:r w:rsidR="00E40862">
        <w:rPr>
          <w:lang w:eastAsia="zh-CN"/>
        </w:rPr>
        <w:t xml:space="preserve"> </w:t>
      </w:r>
    </w:p>
    <w:p w14:paraId="0178D007" w14:textId="77777777" w:rsidR="00E40862" w:rsidRDefault="00E40862" w:rsidP="00CF3602">
      <w:r>
        <w:t xml:space="preserve">a) the content of the data, </w:t>
      </w:r>
    </w:p>
    <w:p w14:paraId="7FD88570" w14:textId="77777777" w:rsidR="00E40862" w:rsidRDefault="00E40862" w:rsidP="00CF3602">
      <w:r>
        <w:lastRenderedPageBreak/>
        <w:t xml:space="preserve">b) the data size, </w:t>
      </w:r>
    </w:p>
    <w:p w14:paraId="57C0D797" w14:textId="77777777" w:rsidR="00E40862" w:rsidRDefault="00E40862" w:rsidP="00CF3602">
      <w:r>
        <w:t xml:space="preserve">c) latency and periodicity, </w:t>
      </w:r>
    </w:p>
    <w:p w14:paraId="011A5778" w14:textId="30841FB3" w:rsidR="00CF3602" w:rsidRDefault="00E40862" w:rsidP="00CF3602">
      <w:pPr>
        <w:rPr>
          <w:lang w:eastAsia="zh-CN"/>
        </w:rPr>
      </w:pPr>
      <w:r>
        <w:t xml:space="preserve">d) signalling and configuration aspects. </w:t>
      </w:r>
      <w:r w:rsidR="00E73D80">
        <w:rPr>
          <w:lang w:eastAsia="zh-CN"/>
        </w:rPr>
        <w:t xml:space="preserve"> </w:t>
      </w:r>
    </w:p>
    <w:p w14:paraId="050A52D8" w14:textId="53152359" w:rsidR="00BE1CCA" w:rsidRDefault="00DE0D10" w:rsidP="002F185C">
      <w:pPr>
        <w:rPr>
          <w:lang w:eastAsia="zh-CN"/>
        </w:rPr>
      </w:pPr>
      <w:r>
        <w:rPr>
          <w:lang w:eastAsia="zh-CN"/>
        </w:rPr>
        <w:t xml:space="preserve">In our understanding, a) the content of data will eventually </w:t>
      </w:r>
      <w:r w:rsidR="005E73DA">
        <w:rPr>
          <w:lang w:eastAsia="zh-CN"/>
        </w:rPr>
        <w:t xml:space="preserve">depend on RAN1. From RAN2 perspective, </w:t>
      </w:r>
      <w:r w:rsidR="002F185C">
        <w:rPr>
          <w:lang w:eastAsia="zh-CN"/>
        </w:rPr>
        <w:t>RAN2 can start with some high level assumption before RAN1 conclusion:</w:t>
      </w:r>
    </w:p>
    <w:p w14:paraId="3A477440" w14:textId="2B37C919" w:rsidR="000C49F7" w:rsidRDefault="000C49F7" w:rsidP="000C49F7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For AI based CSI feedback optimization, in our understanding the </w:t>
      </w:r>
      <w:r w:rsidR="00567B7F">
        <w:rPr>
          <w:lang w:eastAsia="zh-CN"/>
        </w:rPr>
        <w:t xml:space="preserve">LCM procedure would mostly rely on the L1 measurement or CSI measurement to be specific. </w:t>
      </w:r>
    </w:p>
    <w:p w14:paraId="7B77F53A" w14:textId="568A4098" w:rsidR="00567B7F" w:rsidRDefault="00567B7F" w:rsidP="000C49F7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For AI based beam management, the LCM procedure may </w:t>
      </w:r>
      <w:r w:rsidR="00CD7B36">
        <w:rPr>
          <w:lang w:eastAsia="zh-CN"/>
        </w:rPr>
        <w:t xml:space="preserve">at least </w:t>
      </w:r>
      <w:r>
        <w:rPr>
          <w:lang w:eastAsia="zh-CN"/>
        </w:rPr>
        <w:t xml:space="preserve">rely on </w:t>
      </w:r>
      <w:r w:rsidR="00934510">
        <w:rPr>
          <w:lang w:eastAsia="zh-CN"/>
        </w:rPr>
        <w:t>L3 cell/beam level measurement</w:t>
      </w:r>
      <w:r w:rsidR="00CD7B36">
        <w:rPr>
          <w:lang w:eastAsia="zh-CN"/>
        </w:rPr>
        <w:t xml:space="preserve"> as well as the L1 </w:t>
      </w:r>
      <w:r w:rsidR="00455C21">
        <w:rPr>
          <w:lang w:eastAsia="zh-CN"/>
        </w:rPr>
        <w:t>CSI</w:t>
      </w:r>
      <w:r w:rsidR="00CD7B36">
        <w:rPr>
          <w:lang w:eastAsia="zh-CN"/>
        </w:rPr>
        <w:t xml:space="preserve"> measurement. </w:t>
      </w:r>
    </w:p>
    <w:p w14:paraId="11DBEECD" w14:textId="77777777" w:rsidR="003A0693" w:rsidRDefault="00CD7B36" w:rsidP="000C49F7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For AI based positioning, </w:t>
      </w:r>
    </w:p>
    <w:p w14:paraId="62D47A8D" w14:textId="41A7CED8" w:rsidR="00CD7B36" w:rsidRDefault="00CD7B36" w:rsidP="003A0693">
      <w:pPr>
        <w:pStyle w:val="ListParagraph"/>
        <w:numPr>
          <w:ilvl w:val="1"/>
          <w:numId w:val="42"/>
        </w:numPr>
        <w:rPr>
          <w:lang w:eastAsia="zh-CN"/>
        </w:rPr>
      </w:pPr>
      <w:r>
        <w:rPr>
          <w:lang w:eastAsia="zh-CN"/>
        </w:rPr>
        <w:t xml:space="preserve">for AI model training, it would rely on the mapping of ground truth </w:t>
      </w:r>
      <w:r w:rsidR="003A0693">
        <w:rPr>
          <w:lang w:eastAsia="zh-CN"/>
        </w:rPr>
        <w:t>location and related radio measurement (including L1 and L3 measurements)</w:t>
      </w:r>
    </w:p>
    <w:p w14:paraId="52DD9C2C" w14:textId="0D72D11B" w:rsidR="003A0693" w:rsidRDefault="003A0693" w:rsidP="003A0693">
      <w:pPr>
        <w:pStyle w:val="ListParagraph"/>
        <w:numPr>
          <w:ilvl w:val="1"/>
          <w:numId w:val="42"/>
        </w:numPr>
        <w:rPr>
          <w:lang w:eastAsia="zh-CN"/>
        </w:rPr>
      </w:pPr>
      <w:r>
        <w:rPr>
          <w:lang w:eastAsia="zh-CN"/>
        </w:rPr>
        <w:t xml:space="preserve">for AI model inference and </w:t>
      </w:r>
      <w:r w:rsidR="00B83F69">
        <w:rPr>
          <w:lang w:eastAsia="zh-CN"/>
        </w:rPr>
        <w:t>other LCM steps, it may rely on the L1 and L3 measurements</w:t>
      </w:r>
    </w:p>
    <w:p w14:paraId="3F44D10B" w14:textId="54BA74A2" w:rsidR="009106D3" w:rsidRDefault="00BE1CCA" w:rsidP="00BE1CCA">
      <w:pPr>
        <w:pStyle w:val="Proposal"/>
      </w:pPr>
      <w:bookmarkStart w:id="4" w:name="_Toc134791018"/>
      <w:r>
        <w:t xml:space="preserve">For the content of </w:t>
      </w:r>
      <w:r w:rsidR="009106D3">
        <w:t>data to be collected</w:t>
      </w:r>
      <w:r w:rsidR="007B19AD">
        <w:t xml:space="preserve"> during LCM</w:t>
      </w:r>
      <w:r w:rsidR="009106D3">
        <w:t xml:space="preserve">, RAN2 </w:t>
      </w:r>
      <w:r w:rsidR="00C91944">
        <w:t xml:space="preserve">can </w:t>
      </w:r>
      <w:r w:rsidR="00023B66">
        <w:t xml:space="preserve">start with the </w:t>
      </w:r>
      <w:r w:rsidR="00ED6558">
        <w:t>following</w:t>
      </w:r>
      <w:r w:rsidR="00023B66">
        <w:t xml:space="preserve"> assumption</w:t>
      </w:r>
      <w:r w:rsidR="00ED6558">
        <w:t xml:space="preserve"> before RAN1 conclusion:</w:t>
      </w:r>
      <w:bookmarkEnd w:id="4"/>
    </w:p>
    <w:p w14:paraId="2D0FA9D7" w14:textId="37E038A7" w:rsidR="00FA1287" w:rsidRDefault="00584C38" w:rsidP="009106D3">
      <w:pPr>
        <w:pStyle w:val="Proposal"/>
        <w:numPr>
          <w:ilvl w:val="1"/>
          <w:numId w:val="5"/>
        </w:numPr>
      </w:pPr>
      <w:bookmarkStart w:id="5" w:name="_Toc134791019"/>
      <w:r>
        <w:t>AI based CSI: L1</w:t>
      </w:r>
      <w:r w:rsidR="00506BEE">
        <w:t xml:space="preserve"> CSI</w:t>
      </w:r>
      <w:r>
        <w:t xml:space="preserve"> </w:t>
      </w:r>
      <w:r w:rsidR="00506BEE">
        <w:t>measurement</w:t>
      </w:r>
      <w:bookmarkEnd w:id="5"/>
    </w:p>
    <w:p w14:paraId="4E79A6D6" w14:textId="1E3062B4" w:rsidR="00584C38" w:rsidRDefault="00584C38" w:rsidP="009106D3">
      <w:pPr>
        <w:pStyle w:val="Proposal"/>
        <w:numPr>
          <w:ilvl w:val="1"/>
          <w:numId w:val="5"/>
        </w:numPr>
      </w:pPr>
      <w:bookmarkStart w:id="6" w:name="_Toc134791020"/>
      <w:r>
        <w:t>AI based BM:</w:t>
      </w:r>
      <w:r w:rsidR="00934510">
        <w:t xml:space="preserve"> L1 </w:t>
      </w:r>
      <w:r w:rsidR="00455C21">
        <w:t>CSI</w:t>
      </w:r>
      <w:r w:rsidR="00506BEE">
        <w:t xml:space="preserve"> measurement, L3 beam measurement</w:t>
      </w:r>
      <w:bookmarkEnd w:id="6"/>
    </w:p>
    <w:p w14:paraId="2A23207A" w14:textId="441CD1A8" w:rsidR="00584C38" w:rsidRDefault="00584C38" w:rsidP="009106D3">
      <w:pPr>
        <w:pStyle w:val="Proposal"/>
        <w:numPr>
          <w:ilvl w:val="1"/>
          <w:numId w:val="5"/>
        </w:numPr>
      </w:pPr>
      <w:bookmarkStart w:id="7" w:name="_Toc134791021"/>
      <w:r>
        <w:t>AI based positioning:</w:t>
      </w:r>
      <w:r w:rsidR="00506BEE">
        <w:t xml:space="preserve"> </w:t>
      </w:r>
      <w:r w:rsidR="003A0693">
        <w:t>location information</w:t>
      </w:r>
      <w:r w:rsidR="00B83F69">
        <w:t>, L1 measurement, L3 measurement</w:t>
      </w:r>
      <w:bookmarkEnd w:id="7"/>
    </w:p>
    <w:p w14:paraId="63433FBD" w14:textId="6D53E7C9" w:rsidR="005E5C77" w:rsidRDefault="005E5C77" w:rsidP="005E5C77">
      <w:pPr>
        <w:pStyle w:val="Proposal"/>
        <w:numPr>
          <w:ilvl w:val="0"/>
          <w:numId w:val="0"/>
        </w:numPr>
        <w:ind w:left="1304" w:hanging="1304"/>
      </w:pPr>
    </w:p>
    <w:p w14:paraId="24B5FF25" w14:textId="785EB0DC" w:rsidR="008D1CDA" w:rsidRDefault="00F77891" w:rsidP="008D1CDA">
      <w:pPr>
        <w:rPr>
          <w:lang w:eastAsia="zh-CN"/>
        </w:rPr>
      </w:pPr>
      <w:r>
        <w:t xml:space="preserve">Besides, AI based CSI/BM only makes sense when UE is in RRC connected state. In this sense, the data collection for </w:t>
      </w:r>
      <w:r w:rsidR="00F47CEE">
        <w:t>AI inference</w:t>
      </w:r>
      <w:r w:rsidR="002A69B7">
        <w:t>/monitoring/selection/etc.</w:t>
      </w:r>
      <w:r w:rsidR="00F47CEE">
        <w:t xml:space="preserve"> for CSI/BM only should only take place in RRC connected state.</w:t>
      </w:r>
      <w:r w:rsidR="008D1CDA">
        <w:t xml:space="preserve"> </w:t>
      </w:r>
      <w:r w:rsidR="008D1CDA">
        <w:rPr>
          <w:lang w:eastAsia="zh-CN"/>
        </w:rPr>
        <w:t xml:space="preserve">For AI based positioning, it is a bit different since positioning in RRC Inactive state is supported in Rel17 and positioning in RRC Idle state is currently under Rel18 discussion. </w:t>
      </w:r>
    </w:p>
    <w:p w14:paraId="2BDAD042" w14:textId="20141D42" w:rsidR="005F3429" w:rsidRDefault="00436231" w:rsidP="005F3429">
      <w:pPr>
        <w:pStyle w:val="Observation"/>
      </w:pPr>
      <w:bookmarkStart w:id="8" w:name="_Toc134784077"/>
      <w:r>
        <w:t>Data collection via LPP for positioning in RRC Inactive state is supported in Rel17.</w:t>
      </w:r>
      <w:bookmarkEnd w:id="8"/>
    </w:p>
    <w:p w14:paraId="5AD2C140" w14:textId="56978B48" w:rsidR="00F77891" w:rsidRDefault="00E03AAC" w:rsidP="008105C2">
      <w:pPr>
        <w:pStyle w:val="Proposal"/>
      </w:pPr>
      <w:bookmarkStart w:id="9" w:name="_Toc134791022"/>
      <w:r>
        <w:t xml:space="preserve">Data collection for AI inference/monitoring/selection/etc. for CSI and BM </w:t>
      </w:r>
      <w:r w:rsidR="008C700B">
        <w:t>is only performed in RRC connected state.</w:t>
      </w:r>
      <w:bookmarkEnd w:id="9"/>
      <w:r w:rsidR="008C700B">
        <w:t xml:space="preserve"> </w:t>
      </w:r>
    </w:p>
    <w:p w14:paraId="1803573B" w14:textId="77777777" w:rsidR="00F77891" w:rsidRDefault="00F77891" w:rsidP="005E5C77">
      <w:pPr>
        <w:pStyle w:val="Proposal"/>
        <w:numPr>
          <w:ilvl w:val="0"/>
          <w:numId w:val="0"/>
        </w:numPr>
        <w:ind w:left="1304" w:hanging="1304"/>
      </w:pPr>
    </w:p>
    <w:p w14:paraId="46F0001B" w14:textId="0A1D17C8" w:rsidR="005E5C77" w:rsidRDefault="0043198F" w:rsidP="003928AC">
      <w:r>
        <w:t>With respect to b) data size</w:t>
      </w:r>
      <w:r w:rsidR="00E617E9">
        <w:t xml:space="preserve">, </w:t>
      </w:r>
      <w:r w:rsidR="00EE7ADB">
        <w:t>the exact data size depends on the actual AI algorithm/implementation</w:t>
      </w:r>
      <w:r w:rsidR="00E00D87">
        <w:t xml:space="preserve"> and RAN1 also has a say on this. </w:t>
      </w:r>
      <w:r>
        <w:t xml:space="preserve"> </w:t>
      </w:r>
      <w:r w:rsidR="002A3080">
        <w:t>Qualitatively, in our understanding the data size needed for AI training (especially offline training) is</w:t>
      </w:r>
      <w:r w:rsidR="00E7131C">
        <w:t xml:space="preserve"> usually</w:t>
      </w:r>
      <w:r w:rsidR="002A3080">
        <w:t xml:space="preserve"> larger than the data size needed for AI </w:t>
      </w:r>
      <w:r w:rsidR="003F2444">
        <w:t>update/</w:t>
      </w:r>
      <w:r w:rsidR="00550A5F">
        <w:t>inference/monitoring/selection</w:t>
      </w:r>
      <w:r w:rsidR="002A1BE6">
        <w:t>/</w:t>
      </w:r>
      <w:r w:rsidR="00E30487">
        <w:t>etc</w:t>
      </w:r>
      <w:r w:rsidR="002A1BE6">
        <w:t>.</w:t>
      </w:r>
      <w:r w:rsidR="003F2444">
        <w:t xml:space="preserve"> </w:t>
      </w:r>
      <w:r w:rsidR="00D4724B">
        <w:t>In particular, AI update can be seen as a smaller scale AI training.</w:t>
      </w:r>
      <w:r w:rsidR="002A1BE6">
        <w:t xml:space="preserve"> </w:t>
      </w:r>
      <w:r w:rsidR="00EF2CE0">
        <w:t>Besides,</w:t>
      </w:r>
      <w:r w:rsidR="00653C74">
        <w:t xml:space="preserve"> for </w:t>
      </w:r>
      <w:r w:rsidR="00F51EC7">
        <w:t>per</w:t>
      </w:r>
      <w:r w:rsidR="00653C74">
        <w:t xml:space="preserve"> </w:t>
      </w:r>
      <w:r w:rsidR="00427B45">
        <w:t xml:space="preserve">time of AI inference </w:t>
      </w:r>
      <w:r w:rsidR="00F51EC7">
        <w:t xml:space="preserve">there could be a plenty of inputs needed, while for per time AI monitoring/selection/etc. </w:t>
      </w:r>
      <w:r w:rsidR="00E438E8">
        <w:t xml:space="preserve">it could be as simple as comparing a predicted result with a ground truth value. In this sense, </w:t>
      </w:r>
      <w:r w:rsidR="00470425">
        <w:t xml:space="preserve">the data size needed for AI inference could be considered </w:t>
      </w:r>
      <w:r w:rsidR="00F40D52">
        <w:t>larger than AI monitoring/selection/etc.</w:t>
      </w:r>
    </w:p>
    <w:p w14:paraId="54D416D3" w14:textId="596669EF" w:rsidR="00F40D52" w:rsidRDefault="003E3AB7" w:rsidP="003928AC">
      <w:r>
        <w:t xml:space="preserve">In addition, in order to better support </w:t>
      </w:r>
      <w:r w:rsidR="00F13A8B">
        <w:t xml:space="preserve">data collection for </w:t>
      </w:r>
      <w:r>
        <w:t xml:space="preserve">AI model training (especially offline training), RAN2 is suggested to study approaches that can transmit measurements </w:t>
      </w:r>
      <w:r w:rsidR="0000482F">
        <w:t>related to</w:t>
      </w:r>
      <w:r>
        <w:t xml:space="preserve"> AI model training </w:t>
      </w:r>
      <w:r w:rsidR="00590FC5">
        <w:t>in one package</w:t>
      </w:r>
      <w:r w:rsidR="00AD7947">
        <w:t>, instead of per measurement report manner as in legacy.</w:t>
      </w:r>
    </w:p>
    <w:p w14:paraId="0DEE75CF" w14:textId="77777777" w:rsidR="000A5729" w:rsidRDefault="000A5729" w:rsidP="003928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1"/>
        <w:gridCol w:w="1445"/>
        <w:gridCol w:w="1251"/>
        <w:gridCol w:w="1979"/>
        <w:gridCol w:w="3529"/>
      </w:tblGrid>
      <w:tr w:rsidR="004F09A7" w14:paraId="4F6DAEC3" w14:textId="77777777" w:rsidTr="004F09A7">
        <w:tc>
          <w:tcPr>
            <w:tcW w:w="1651" w:type="dxa"/>
          </w:tcPr>
          <w:p w14:paraId="379A1EB0" w14:textId="0338F5AC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Data size (per time of AI operation)</w:t>
            </w:r>
          </w:p>
        </w:tc>
        <w:tc>
          <w:tcPr>
            <w:tcW w:w="1445" w:type="dxa"/>
          </w:tcPr>
          <w:p w14:paraId="2E9806C0" w14:textId="7EFA9BDC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High</w:t>
            </w:r>
          </w:p>
        </w:tc>
        <w:tc>
          <w:tcPr>
            <w:tcW w:w="1251" w:type="dxa"/>
          </w:tcPr>
          <w:p w14:paraId="7FADF418" w14:textId="7AFEF884" w:rsidR="004F09A7" w:rsidRPr="005E465C" w:rsidRDefault="004F09A7" w:rsidP="003928AC">
            <w:pPr>
              <w:rPr>
                <w:b/>
                <w:bCs/>
              </w:rPr>
            </w:pPr>
            <w:r>
              <w:rPr>
                <w:b/>
                <w:bCs/>
              </w:rPr>
              <w:t>Medium High</w:t>
            </w:r>
          </w:p>
        </w:tc>
        <w:tc>
          <w:tcPr>
            <w:tcW w:w="1979" w:type="dxa"/>
          </w:tcPr>
          <w:p w14:paraId="1947D22A" w14:textId="78A6F6EC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Medium</w:t>
            </w:r>
            <w:r>
              <w:rPr>
                <w:b/>
                <w:bCs/>
              </w:rPr>
              <w:t xml:space="preserve"> Low</w:t>
            </w:r>
          </w:p>
        </w:tc>
        <w:tc>
          <w:tcPr>
            <w:tcW w:w="3529" w:type="dxa"/>
          </w:tcPr>
          <w:p w14:paraId="735643A3" w14:textId="38F55D40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Low</w:t>
            </w:r>
          </w:p>
        </w:tc>
      </w:tr>
      <w:tr w:rsidR="004F09A7" w14:paraId="7FC386D6" w14:textId="77777777" w:rsidTr="004F09A7">
        <w:tc>
          <w:tcPr>
            <w:tcW w:w="1651" w:type="dxa"/>
          </w:tcPr>
          <w:p w14:paraId="3DD65412" w14:textId="4A9FFDC7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AI operation</w:t>
            </w:r>
          </w:p>
        </w:tc>
        <w:tc>
          <w:tcPr>
            <w:tcW w:w="1445" w:type="dxa"/>
          </w:tcPr>
          <w:p w14:paraId="6263F939" w14:textId="04D306A0" w:rsidR="004F09A7" w:rsidRDefault="004F09A7" w:rsidP="003928AC">
            <w:r>
              <w:t>AI model training</w:t>
            </w:r>
          </w:p>
        </w:tc>
        <w:tc>
          <w:tcPr>
            <w:tcW w:w="1251" w:type="dxa"/>
          </w:tcPr>
          <w:p w14:paraId="45F46047" w14:textId="32EF5061" w:rsidR="004F09A7" w:rsidRDefault="004F09A7" w:rsidP="003928AC">
            <w:r>
              <w:t>AI model update</w:t>
            </w:r>
          </w:p>
        </w:tc>
        <w:tc>
          <w:tcPr>
            <w:tcW w:w="1979" w:type="dxa"/>
          </w:tcPr>
          <w:p w14:paraId="305CF2E0" w14:textId="18C19BAF" w:rsidR="004F09A7" w:rsidRDefault="004F09A7" w:rsidP="003928AC">
            <w:r>
              <w:t>AI model inference</w:t>
            </w:r>
          </w:p>
        </w:tc>
        <w:tc>
          <w:tcPr>
            <w:tcW w:w="3529" w:type="dxa"/>
          </w:tcPr>
          <w:p w14:paraId="31E63CD3" w14:textId="1561D2FC" w:rsidR="004F09A7" w:rsidRDefault="004F09A7" w:rsidP="003928AC">
            <w:r>
              <w:t>AI model monitoring/selection/</w:t>
            </w:r>
          </w:p>
          <w:p w14:paraId="78DE35D1" w14:textId="22ABBFB5" w:rsidR="004F09A7" w:rsidRDefault="004F09A7" w:rsidP="003928AC">
            <w:r w:rsidRPr="00623138">
              <w:rPr>
                <w:rFonts w:cs="Arial"/>
                <w:lang w:val="en-US" w:eastAsia="zh-CN"/>
              </w:rPr>
              <w:t>activation/deactivation/switch/fallback</w:t>
            </w:r>
          </w:p>
        </w:tc>
      </w:tr>
    </w:tbl>
    <w:p w14:paraId="6395C726" w14:textId="68B49B1A" w:rsidR="00F40D52" w:rsidRDefault="00F40D52" w:rsidP="003928AC"/>
    <w:p w14:paraId="21672E4B" w14:textId="77777777" w:rsidR="00924AF3" w:rsidRDefault="00924AF3" w:rsidP="00924AF3">
      <w:pPr>
        <w:pStyle w:val="Proposal"/>
      </w:pPr>
      <w:bookmarkStart w:id="10" w:name="_Toc134791023"/>
      <w:r>
        <w:t>RAN2 considers the data size requirements for (per time of) AI operations as following: AI model training &gt; update &gt; inference &gt; monitoring/selection /activation/deactivation/switch/fallback</w:t>
      </w:r>
      <w:bookmarkEnd w:id="10"/>
    </w:p>
    <w:p w14:paraId="4E93CFC2" w14:textId="4316ACC7" w:rsidR="003E3AB7" w:rsidRDefault="003E3AB7" w:rsidP="003928AC"/>
    <w:p w14:paraId="57EF2EB9" w14:textId="631E513B" w:rsidR="00BD20D0" w:rsidRDefault="001A2114" w:rsidP="00A75096">
      <w:pPr>
        <w:pStyle w:val="Proposal"/>
      </w:pPr>
      <w:bookmarkStart w:id="11" w:name="_Toc134791024"/>
      <w:r>
        <w:lastRenderedPageBreak/>
        <w:t xml:space="preserve">For AI training data collection, </w:t>
      </w:r>
      <w:r w:rsidR="00A75096">
        <w:t xml:space="preserve">RAN2 studies approaches to support sending training data (e.g., </w:t>
      </w:r>
      <w:r w:rsidR="00D645CF">
        <w:t xml:space="preserve">collection of </w:t>
      </w:r>
      <w:r w:rsidR="00A75096">
        <w:t>measurement</w:t>
      </w:r>
      <w:r w:rsidR="00492F0D">
        <w:t>s</w:t>
      </w:r>
      <w:r w:rsidR="00A75096">
        <w:t>)</w:t>
      </w:r>
      <w:r w:rsidR="00492F0D">
        <w:t xml:space="preserve"> </w:t>
      </w:r>
      <w:r w:rsidR="00D645CF">
        <w:t>in</w:t>
      </w:r>
      <w:r w:rsidR="00492F0D">
        <w:t xml:space="preserve"> one package</w:t>
      </w:r>
      <w:r w:rsidR="007F7CD9">
        <w:t xml:space="preserve"> from UE to NW</w:t>
      </w:r>
      <w:r w:rsidR="00CB3F5F">
        <w:t>.</w:t>
      </w:r>
      <w:bookmarkEnd w:id="11"/>
      <w:r w:rsidR="00CB3F5F">
        <w:t xml:space="preserve"> </w:t>
      </w:r>
    </w:p>
    <w:p w14:paraId="6D8C86A7" w14:textId="77777777" w:rsidR="00BD20D0" w:rsidRDefault="00BD20D0" w:rsidP="003928AC"/>
    <w:p w14:paraId="213750F4" w14:textId="578CB6E4" w:rsidR="00C83932" w:rsidRDefault="00A72953" w:rsidP="003928AC">
      <w:r>
        <w:t>In terms of</w:t>
      </w:r>
      <w:r w:rsidR="00C83932">
        <w:t xml:space="preserve"> c) latency and periodicity, </w:t>
      </w:r>
      <w:r w:rsidR="00F47E2A">
        <w:t xml:space="preserve">qualitatively speaking, </w:t>
      </w:r>
      <w:r w:rsidR="00442967">
        <w:t xml:space="preserve">AI inference </w:t>
      </w:r>
      <w:r w:rsidR="00EC6529">
        <w:t>usually</w:t>
      </w:r>
      <w:r w:rsidR="00442967">
        <w:t xml:space="preserve"> happen</w:t>
      </w:r>
      <w:r w:rsidR="00EC6529">
        <w:t>s</w:t>
      </w:r>
      <w:r w:rsidR="00442967">
        <w:t xml:space="preserve"> most frequently compared to other AI operation</w:t>
      </w:r>
      <w:r w:rsidR="00EC6529">
        <w:t xml:space="preserve">. </w:t>
      </w:r>
      <w:r w:rsidR="00E64399">
        <w:t xml:space="preserve">Because </w:t>
      </w:r>
      <w:r w:rsidR="00EC6529">
        <w:t xml:space="preserve">AI </w:t>
      </w:r>
      <w:r w:rsidR="003F2444">
        <w:t>update/</w:t>
      </w:r>
      <w:r w:rsidR="00EC6529">
        <w:t xml:space="preserve">monitoring/selection/etc. </w:t>
      </w:r>
      <w:r w:rsidR="004409C9">
        <w:t>is performed based on the AI model performance in a period of time</w:t>
      </w:r>
      <w:r w:rsidR="00053E1C">
        <w:t xml:space="preserve"> </w:t>
      </w:r>
      <w:r w:rsidR="00E64399">
        <w:t>and AI training</w:t>
      </w:r>
      <w:r w:rsidR="00053E1C">
        <w:t xml:space="preserve"> (especially offline training)</w:t>
      </w:r>
      <w:r w:rsidR="00E64399">
        <w:t xml:space="preserve"> is </w:t>
      </w:r>
      <w:r w:rsidR="00357104">
        <w:t xml:space="preserve">performed based on </w:t>
      </w:r>
      <w:r w:rsidR="00F427BD">
        <w:t xml:space="preserve">a series of AI monitoring (potentially from multiple UEs). Thus, similarly, we can </w:t>
      </w:r>
      <w:r w:rsidR="00CB352F">
        <w:t>qualitatively categorize the la</w:t>
      </w:r>
      <w:r w:rsidR="00C30AEE">
        <w:t>tency and periodicity requirements as in the table below.</w:t>
      </w:r>
    </w:p>
    <w:p w14:paraId="4D8BFE45" w14:textId="0EA68D50" w:rsidR="00C30AEE" w:rsidRDefault="00C30AEE" w:rsidP="003928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3"/>
        <w:gridCol w:w="1544"/>
        <w:gridCol w:w="4374"/>
        <w:gridCol w:w="2264"/>
      </w:tblGrid>
      <w:tr w:rsidR="00BA0154" w14:paraId="33CDACD5" w14:textId="77777777" w:rsidTr="00C30AEE">
        <w:tc>
          <w:tcPr>
            <w:tcW w:w="2103" w:type="dxa"/>
          </w:tcPr>
          <w:p w14:paraId="6E94EC36" w14:textId="1820405B" w:rsidR="00C30AEE" w:rsidRPr="005E465C" w:rsidRDefault="00C30AEE" w:rsidP="00D205D8">
            <w:pPr>
              <w:rPr>
                <w:b/>
                <w:bCs/>
              </w:rPr>
            </w:pPr>
            <w:r>
              <w:rPr>
                <w:b/>
                <w:bCs/>
              </w:rPr>
              <w:t>Latency and periodicity</w:t>
            </w:r>
          </w:p>
        </w:tc>
        <w:tc>
          <w:tcPr>
            <w:tcW w:w="2194" w:type="dxa"/>
          </w:tcPr>
          <w:p w14:paraId="6236CF79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High</w:t>
            </w:r>
          </w:p>
        </w:tc>
        <w:tc>
          <w:tcPr>
            <w:tcW w:w="2029" w:type="dxa"/>
          </w:tcPr>
          <w:p w14:paraId="6BC23889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Medium</w:t>
            </w:r>
          </w:p>
        </w:tc>
        <w:tc>
          <w:tcPr>
            <w:tcW w:w="3450" w:type="dxa"/>
          </w:tcPr>
          <w:p w14:paraId="14FFC8F9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Low</w:t>
            </w:r>
          </w:p>
        </w:tc>
      </w:tr>
      <w:tr w:rsidR="00BA0154" w14:paraId="5451BE88" w14:textId="77777777" w:rsidTr="00C30AEE">
        <w:tc>
          <w:tcPr>
            <w:tcW w:w="2103" w:type="dxa"/>
          </w:tcPr>
          <w:p w14:paraId="746C3FF1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AI operation</w:t>
            </w:r>
          </w:p>
        </w:tc>
        <w:tc>
          <w:tcPr>
            <w:tcW w:w="2194" w:type="dxa"/>
          </w:tcPr>
          <w:p w14:paraId="77DDF536" w14:textId="6D45F5DE" w:rsidR="00C30AEE" w:rsidRDefault="00C30AEE" w:rsidP="00D205D8">
            <w:r>
              <w:t xml:space="preserve">AI </w:t>
            </w:r>
            <w:r w:rsidR="00BA0154">
              <w:t xml:space="preserve">model </w:t>
            </w:r>
            <w:r>
              <w:t>training</w:t>
            </w:r>
          </w:p>
        </w:tc>
        <w:tc>
          <w:tcPr>
            <w:tcW w:w="2029" w:type="dxa"/>
          </w:tcPr>
          <w:p w14:paraId="42041F04" w14:textId="77777777" w:rsidR="000212BF" w:rsidRDefault="00C30AEE" w:rsidP="000212BF">
            <w:r>
              <w:t xml:space="preserve">AI </w:t>
            </w:r>
            <w:r w:rsidR="000212BF">
              <w:t xml:space="preserve">model </w:t>
            </w:r>
            <w:r w:rsidR="00970B66">
              <w:t>update/</w:t>
            </w:r>
            <w:r>
              <w:t>monitoring/</w:t>
            </w:r>
          </w:p>
          <w:p w14:paraId="191511C7" w14:textId="3B839551" w:rsidR="00C30AEE" w:rsidRPr="00C30AEE" w:rsidRDefault="00C30AEE" w:rsidP="000212BF">
            <w:pPr>
              <w:rPr>
                <w:rFonts w:cs="Arial"/>
                <w:lang w:val="en-US" w:eastAsia="zh-CN"/>
              </w:rPr>
            </w:pPr>
            <w:r>
              <w:t>selection/</w:t>
            </w:r>
            <w:r w:rsidRPr="00623138">
              <w:rPr>
                <w:rFonts w:cs="Arial"/>
                <w:lang w:val="en-US" w:eastAsia="zh-CN"/>
              </w:rPr>
              <w:t>activation/deactivation/switch/fallback</w:t>
            </w:r>
          </w:p>
        </w:tc>
        <w:tc>
          <w:tcPr>
            <w:tcW w:w="3450" w:type="dxa"/>
          </w:tcPr>
          <w:p w14:paraId="3B8E11E8" w14:textId="0B819237" w:rsidR="00C30AEE" w:rsidRDefault="00C30AEE" w:rsidP="00D205D8">
            <w:r>
              <w:t xml:space="preserve">AI </w:t>
            </w:r>
            <w:r w:rsidR="000212BF">
              <w:t xml:space="preserve">model </w:t>
            </w:r>
            <w:r>
              <w:t>inference</w:t>
            </w:r>
          </w:p>
        </w:tc>
      </w:tr>
    </w:tbl>
    <w:p w14:paraId="68EBC39A" w14:textId="37BBD93E" w:rsidR="00E40862" w:rsidRDefault="00E40862" w:rsidP="00CF3602">
      <w:pPr>
        <w:rPr>
          <w:lang w:eastAsia="zh-CN"/>
        </w:rPr>
      </w:pPr>
    </w:p>
    <w:p w14:paraId="19F95A94" w14:textId="00BA2E64" w:rsidR="00924AF3" w:rsidRDefault="00924AF3" w:rsidP="00924AF3">
      <w:pPr>
        <w:pStyle w:val="Proposal"/>
      </w:pPr>
      <w:bookmarkStart w:id="12" w:name="_Toc134791025"/>
      <w:r>
        <w:t>RAN2 considers the latency/periodicity requirements for AI operations as following: AI model training &gt; update/monitoring/selection/activation/deactivation/switch/fallback &gt; inference.</w:t>
      </w:r>
      <w:bookmarkEnd w:id="12"/>
    </w:p>
    <w:p w14:paraId="3E946CFB" w14:textId="55D697C0" w:rsidR="00863207" w:rsidRDefault="00863207" w:rsidP="009913F1"/>
    <w:p w14:paraId="313E2F4B" w14:textId="2C79B242" w:rsidR="00FC5470" w:rsidRDefault="00FC5470" w:rsidP="00610B2D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3A285690" w14:textId="68F49CF3" w:rsidR="003C6FAF" w:rsidRDefault="00B92AB6" w:rsidP="00B92AB6">
      <w:pPr>
        <w:rPr>
          <w:lang w:val="en-US"/>
        </w:rPr>
      </w:pPr>
      <w:r>
        <w:rPr>
          <w:lang w:val="en-US"/>
        </w:rPr>
        <w:t>Based on the</w:t>
      </w:r>
      <w:r w:rsidR="003C6FAF">
        <w:rPr>
          <w:lang w:val="en-US"/>
        </w:rPr>
        <w:t xml:space="preserve"> above </w:t>
      </w:r>
      <w:r>
        <w:rPr>
          <w:lang w:val="en-US"/>
        </w:rPr>
        <w:t xml:space="preserve">analysis, we </w:t>
      </w:r>
      <w:r w:rsidR="00184453">
        <w:rPr>
          <w:lang w:val="en-US"/>
        </w:rPr>
        <w:t xml:space="preserve">propose </w:t>
      </w:r>
      <w:r w:rsidR="00DE3AFC">
        <w:rPr>
          <w:lang w:val="en-US"/>
        </w:rPr>
        <w:t>to upda</w:t>
      </w:r>
      <w:r w:rsidR="003F79A1">
        <w:rPr>
          <w:lang w:val="en-US"/>
        </w:rPr>
        <w:t xml:space="preserve">te the table endorsed from </w:t>
      </w:r>
      <w:r w:rsidR="00917F7C">
        <w:rPr>
          <w:lang w:val="en-US"/>
        </w:rPr>
        <w:t xml:space="preserve">in </w:t>
      </w:r>
      <w:r w:rsidR="00917F7C" w:rsidRPr="00917F7C">
        <w:rPr>
          <w:lang w:val="en-US"/>
        </w:rPr>
        <w:t xml:space="preserve">R2-2302286 </w:t>
      </w:r>
      <w:r w:rsidR="00917F7C">
        <w:rPr>
          <w:lang w:val="en-US"/>
        </w:rPr>
        <w:t>[2] by adding two columns as following</w:t>
      </w:r>
      <w:r w:rsidR="007F1B48">
        <w:rPr>
          <w:lang w:val="en-US"/>
        </w:rPr>
        <w:t>, n</w:t>
      </w:r>
      <w:r w:rsidR="00917F7C">
        <w:rPr>
          <w:lang w:val="en-US"/>
        </w:rPr>
        <w:t xml:space="preserve">amely Applicable Use Cases and Applicable LCM steps. </w:t>
      </w:r>
      <w:r w:rsidR="007F1B48">
        <w:rPr>
          <w:lang w:val="en-US"/>
        </w:rPr>
        <w:t>The app</w:t>
      </w:r>
      <w:r w:rsidR="00492913">
        <w:rPr>
          <w:lang w:val="en-US"/>
        </w:rPr>
        <w:t xml:space="preserve">licable use cases and LCM steps for UAI is FFS because it really depends on what assistance information UE will report to the NW. </w:t>
      </w:r>
      <w:r w:rsidR="006D65B4">
        <w:rPr>
          <w:lang w:val="en-US"/>
        </w:rPr>
        <w:t xml:space="preserve">Besides, it is unclear to us the usefulness of early measurement reporting. </w:t>
      </w:r>
    </w:p>
    <w:p w14:paraId="6582C6F0" w14:textId="28433D33" w:rsidR="00D9617D" w:rsidRDefault="00492913" w:rsidP="00B92AB6">
      <w:pPr>
        <w:pStyle w:val="Proposal"/>
      </w:pPr>
      <w:bookmarkStart w:id="13" w:name="_Toc134791026"/>
      <w:r>
        <w:t xml:space="preserve">RAN2 </w:t>
      </w:r>
      <w:r w:rsidR="00CC518D">
        <w:t>adopts</w:t>
      </w:r>
      <w:r w:rsidR="006C5375">
        <w:t xml:space="preserve"> the following </w:t>
      </w:r>
      <w:r w:rsidR="00196527">
        <w:t>modification of the endorsed table</w:t>
      </w:r>
      <w:r w:rsidR="006C5375">
        <w:t xml:space="preserve"> </w:t>
      </w:r>
      <w:r w:rsidR="008F02C8">
        <w:t>to capture the applicable use cases and LCM steps for each data collection method.</w:t>
      </w:r>
      <w:bookmarkEnd w:id="13"/>
    </w:p>
    <w:p w14:paraId="429FA6E9" w14:textId="77777777" w:rsidR="00D9617D" w:rsidRDefault="00D9617D" w:rsidP="00CC518D">
      <w:pPr>
        <w:pStyle w:val="Proposal"/>
        <w:numPr>
          <w:ilvl w:val="0"/>
          <w:numId w:val="0"/>
        </w:numPr>
      </w:pPr>
    </w:p>
    <w:tbl>
      <w:tblPr>
        <w:tblStyle w:val="TableGrid1"/>
        <w:tblpPr w:leftFromText="180" w:rightFromText="180" w:vertAnchor="text" w:horzAnchor="margin" w:tblpY="337"/>
        <w:tblW w:w="4984" w:type="pct"/>
        <w:tblLayout w:type="fixed"/>
        <w:tblLook w:val="04A0" w:firstRow="1" w:lastRow="0" w:firstColumn="1" w:lastColumn="0" w:noHBand="0" w:noVBand="1"/>
      </w:tblPr>
      <w:tblGrid>
        <w:gridCol w:w="1388"/>
        <w:gridCol w:w="1725"/>
        <w:gridCol w:w="1841"/>
        <w:gridCol w:w="994"/>
        <w:gridCol w:w="1387"/>
        <w:gridCol w:w="1244"/>
        <w:gridCol w:w="1244"/>
      </w:tblGrid>
      <w:tr w:rsidR="00D9617D" w:rsidRPr="0053438E" w14:paraId="32F196F1" w14:textId="48A1A5B8" w:rsidTr="00CC518D">
        <w:tc>
          <w:tcPr>
            <w:tcW w:w="707" w:type="pct"/>
          </w:tcPr>
          <w:p w14:paraId="01D31B2E" w14:textId="77777777" w:rsidR="00D9617D" w:rsidRPr="0053438E" w:rsidRDefault="00D9617D" w:rsidP="00E8358C">
            <w:pPr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</w:p>
        </w:tc>
        <w:tc>
          <w:tcPr>
            <w:tcW w:w="878" w:type="pct"/>
          </w:tcPr>
          <w:p w14:paraId="1AC661B8" w14:textId="77777777" w:rsidR="00D9617D" w:rsidRPr="00BA4426" w:rsidRDefault="00D9617D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RRC state to generate data</w:t>
            </w:r>
          </w:p>
        </w:tc>
        <w:tc>
          <w:tcPr>
            <w:tcW w:w="937" w:type="pct"/>
          </w:tcPr>
          <w:p w14:paraId="5085E68C" w14:textId="77777777" w:rsidR="00D9617D" w:rsidRPr="00BA4426" w:rsidRDefault="00D9617D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Contents to be collected</w:t>
            </w:r>
          </w:p>
        </w:tc>
        <w:tc>
          <w:tcPr>
            <w:tcW w:w="506" w:type="pct"/>
          </w:tcPr>
          <w:p w14:paraId="3BEA5909" w14:textId="77777777" w:rsidR="00D9617D" w:rsidRPr="00BA4426" w:rsidRDefault="00D9617D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DE3AFC">
              <w:rPr>
                <w:rFonts w:ascii="Times New Roman" w:eastAsia="MS Mincho" w:hAnsi="Times New Roman"/>
                <w:b/>
                <w:bCs/>
                <w:color w:val="A6A6A6" w:themeColor="background1" w:themeShade="A6"/>
                <w:lang w:val="en-US" w:eastAsia="ja-JP"/>
              </w:rPr>
              <w:t>Irrelevant columns omitted</w:t>
            </w:r>
          </w:p>
        </w:tc>
        <w:tc>
          <w:tcPr>
            <w:tcW w:w="706" w:type="pct"/>
          </w:tcPr>
          <w:p w14:paraId="28666F62" w14:textId="7CEB1BB1" w:rsidR="00D9617D" w:rsidRPr="00BA4426" w:rsidRDefault="00D9617D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Model Offline </w:t>
            </w:r>
            <w:r w:rsidR="00CC518D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Training Applicable </w:t>
            </w:r>
            <w:r w:rsidR="004F58ED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Use Cases</w:t>
            </w:r>
          </w:p>
        </w:tc>
        <w:tc>
          <w:tcPr>
            <w:tcW w:w="633" w:type="pct"/>
          </w:tcPr>
          <w:p w14:paraId="7CCBD685" w14:textId="0360F579" w:rsidR="00D9617D" w:rsidRPr="00BA4426" w:rsidRDefault="00D9617D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Model </w:t>
            </w:r>
            <w:r w:rsidR="00CC518D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Inference Applicable </w:t>
            </w:r>
            <w:r w:rsidR="004F58ED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Use Cases</w:t>
            </w:r>
          </w:p>
        </w:tc>
        <w:tc>
          <w:tcPr>
            <w:tcW w:w="633" w:type="pct"/>
          </w:tcPr>
          <w:p w14:paraId="7C5F725C" w14:textId="18CB369A" w:rsidR="00D9617D" w:rsidRPr="00D9617D" w:rsidRDefault="00D9617D" w:rsidP="00E8358C">
            <w:pPr>
              <w:textAlignment w:val="auto"/>
              <w:rPr>
                <w:rFonts w:ascii="Times New Roman" w:eastAsiaTheme="minorEastAsia" w:hAnsi="Times New Roman"/>
                <w:b/>
                <w:bCs/>
                <w:color w:val="000000"/>
                <w:lang w:val="en-US" w:eastAsia="zh-CN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Model Monitoring/Selection</w:t>
            </w:r>
            <w:r>
              <w:rPr>
                <w:rFonts w:ascii="Times New Roman" w:eastAsiaTheme="minorEastAsia" w:hAnsi="Times New Roman" w:hint="eastAsia"/>
                <w:b/>
                <w:bCs/>
                <w:color w:val="000000"/>
                <w:lang w:val="en-US" w:eastAsia="zh-CN"/>
              </w:rPr>
              <w:t>/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lang w:val="en-US" w:eastAsia="zh-CN"/>
              </w:rPr>
              <w:t>etc.</w:t>
            </w:r>
            <w:r w:rsidR="00CC518D">
              <w:rPr>
                <w:rFonts w:ascii="Times New Roman" w:eastAsiaTheme="minorEastAsia" w:hAnsi="Times New Roman"/>
                <w:b/>
                <w:bCs/>
                <w:color w:val="000000"/>
                <w:lang w:val="en-US" w:eastAsia="zh-CN"/>
              </w:rPr>
              <w:t xml:space="preserve"> </w:t>
            </w:r>
            <w:r w:rsidR="00CC518D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Applicable Use Cases</w:t>
            </w:r>
          </w:p>
        </w:tc>
      </w:tr>
      <w:tr w:rsidR="00D9617D" w:rsidRPr="0053438E" w14:paraId="36D636C7" w14:textId="3EC3FFCC" w:rsidTr="00CC518D">
        <w:tc>
          <w:tcPr>
            <w:tcW w:w="707" w:type="pct"/>
          </w:tcPr>
          <w:p w14:paraId="7938614E" w14:textId="77777777" w:rsidR="00D9617D" w:rsidRPr="00BA4426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Logged MDT</w:t>
            </w:r>
          </w:p>
        </w:tc>
        <w:tc>
          <w:tcPr>
            <w:tcW w:w="878" w:type="pct"/>
          </w:tcPr>
          <w:p w14:paraId="02F9F1AA" w14:textId="77777777" w:rsidR="00D9617D" w:rsidRPr="0053438E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RRC_IDLE/RRRC_INACTIVE</w:t>
            </w:r>
          </w:p>
        </w:tc>
        <w:tc>
          <w:tcPr>
            <w:tcW w:w="937" w:type="pct"/>
          </w:tcPr>
          <w:p w14:paraId="4D8B6FF4" w14:textId="77777777" w:rsidR="00D9617D" w:rsidRPr="0053438E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info,</w:t>
            </w:r>
          </w:p>
          <w:p w14:paraId="7952D53B" w14:textId="77777777" w:rsidR="00D9617D" w:rsidRPr="0053438E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timing info</w:t>
            </w:r>
          </w:p>
        </w:tc>
        <w:tc>
          <w:tcPr>
            <w:tcW w:w="506" w:type="pct"/>
          </w:tcPr>
          <w:p w14:paraId="79CB205B" w14:textId="77777777" w:rsidR="00D9617D" w:rsidRPr="00DE3AFC" w:rsidRDefault="00D9617D" w:rsidP="00E8358C">
            <w:pPr>
              <w:spacing w:after="0"/>
              <w:textAlignment w:val="auto"/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11AC47A1" w14:textId="77777777" w:rsidR="00D9617D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00A540DE" w14:textId="43CD5CAC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5EB63739" w14:textId="77777777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0EE952C7" w14:textId="2F539659" w:rsidR="00D9617D" w:rsidRPr="0030000F" w:rsidRDefault="00D9617D" w:rsidP="00E8358C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  <w:p w14:paraId="28195E02" w14:textId="77777777" w:rsidR="00D9617D" w:rsidRPr="0030000F" w:rsidRDefault="00D9617D" w:rsidP="00E8358C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703831AA" w14:textId="77777777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  <w:tc>
          <w:tcPr>
            <w:tcW w:w="633" w:type="pct"/>
          </w:tcPr>
          <w:p w14:paraId="00391911" w14:textId="1CA01BFB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</w:tc>
      </w:tr>
      <w:tr w:rsidR="00CC518D" w:rsidRPr="0053438E" w14:paraId="1ED85DD4" w14:textId="2B78D272" w:rsidTr="00CC518D">
        <w:tc>
          <w:tcPr>
            <w:tcW w:w="707" w:type="pct"/>
          </w:tcPr>
          <w:p w14:paraId="5300390C" w14:textId="77777777" w:rsidR="00CC518D" w:rsidRPr="00BA4426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Immediate MDT</w:t>
            </w:r>
          </w:p>
        </w:tc>
        <w:tc>
          <w:tcPr>
            <w:tcW w:w="878" w:type="pct"/>
          </w:tcPr>
          <w:p w14:paraId="4A996982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937" w:type="pct"/>
          </w:tcPr>
          <w:p w14:paraId="7127D008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</w:t>
            </w:r>
          </w:p>
        </w:tc>
        <w:tc>
          <w:tcPr>
            <w:tcW w:w="506" w:type="pct"/>
          </w:tcPr>
          <w:p w14:paraId="1F64B254" w14:textId="77777777" w:rsidR="00CC518D" w:rsidRPr="00DE3AFC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7519F7E2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0047A239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763F24A3" w14:textId="77777777" w:rsidR="00CC518D" w:rsidRPr="0030000F" w:rsidRDefault="00CC518D" w:rsidP="00CC518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  <w:p w14:paraId="6F6D7B0C" w14:textId="77777777" w:rsidR="00CC518D" w:rsidRPr="0030000F" w:rsidRDefault="00CC518D" w:rsidP="00CC518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67BB7DDC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  <w:tc>
          <w:tcPr>
            <w:tcW w:w="633" w:type="pct"/>
          </w:tcPr>
          <w:p w14:paraId="552E1908" w14:textId="561662AF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</w:tc>
      </w:tr>
      <w:tr w:rsidR="00D9617D" w:rsidRPr="0053438E" w14:paraId="0DE0A6EF" w14:textId="4F336AAE" w:rsidTr="00CC518D">
        <w:tc>
          <w:tcPr>
            <w:tcW w:w="707" w:type="pct"/>
          </w:tcPr>
          <w:p w14:paraId="6D945FFC" w14:textId="77777777" w:rsidR="00D9617D" w:rsidRPr="00567B7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L3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8" w:type="pct"/>
          </w:tcPr>
          <w:p w14:paraId="70333BCF" w14:textId="77777777" w:rsidR="00D9617D" w:rsidRPr="0053438E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937" w:type="pct"/>
          </w:tcPr>
          <w:p w14:paraId="6E6D5588" w14:textId="77777777" w:rsidR="00D9617D" w:rsidRPr="0053438E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6" w:type="pct"/>
          </w:tcPr>
          <w:p w14:paraId="73772994" w14:textId="77777777" w:rsidR="00D9617D" w:rsidRPr="00DE3AFC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3D83179D" w14:textId="77777777" w:rsidR="00D9617D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692DBDD2" w14:textId="77777777" w:rsidR="00D9617D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1AD80EB0" w14:textId="77777777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 </w:t>
            </w:r>
          </w:p>
        </w:tc>
        <w:tc>
          <w:tcPr>
            <w:tcW w:w="633" w:type="pct"/>
          </w:tcPr>
          <w:p w14:paraId="3D5C5A41" w14:textId="77777777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1AFF4C87" w14:textId="77777777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11F8B912" w14:textId="4DAE9379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  <w:tc>
          <w:tcPr>
            <w:tcW w:w="633" w:type="pct"/>
          </w:tcPr>
          <w:p w14:paraId="45F8E6B0" w14:textId="77777777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78B6C274" w14:textId="77777777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0290731A" w14:textId="77777777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</w:tr>
      <w:tr w:rsidR="00D9617D" w:rsidRPr="0053438E" w14:paraId="35277E6C" w14:textId="0F9190CF" w:rsidTr="00CC518D">
        <w:tc>
          <w:tcPr>
            <w:tcW w:w="707" w:type="pct"/>
          </w:tcPr>
          <w:p w14:paraId="7E70C58F" w14:textId="77777777" w:rsidR="00D9617D" w:rsidRPr="00BA4426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L1 measurement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 xml:space="preserve">reporting </w:t>
            </w: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lastRenderedPageBreak/>
              <w:t>(CSI reporting)</w:t>
            </w:r>
          </w:p>
        </w:tc>
        <w:tc>
          <w:tcPr>
            <w:tcW w:w="878" w:type="pct"/>
          </w:tcPr>
          <w:p w14:paraId="4757FBA1" w14:textId="77777777" w:rsidR="00D9617D" w:rsidRPr="0053438E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lastRenderedPageBreak/>
              <w:t>RRC_CONNECTED</w:t>
            </w:r>
          </w:p>
        </w:tc>
        <w:tc>
          <w:tcPr>
            <w:tcW w:w="937" w:type="pct"/>
          </w:tcPr>
          <w:p w14:paraId="005DF5D6" w14:textId="77777777" w:rsidR="00D9617D" w:rsidRPr="0053438E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L1 CSI measurement</w:t>
            </w:r>
          </w:p>
        </w:tc>
        <w:tc>
          <w:tcPr>
            <w:tcW w:w="506" w:type="pct"/>
          </w:tcPr>
          <w:p w14:paraId="2FACC432" w14:textId="77777777" w:rsidR="00D9617D" w:rsidRPr="00DE3AFC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11EF8783" w14:textId="77777777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2D2E6A2F" w14:textId="77777777" w:rsidR="00D9617D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68AC4C63" w14:textId="77777777" w:rsidR="00D9617D" w:rsidRPr="0030000F" w:rsidRDefault="00D9617D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30342405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5B56AC15" w14:textId="77777777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202E8EC2" w14:textId="27147A6C" w:rsidR="00D9617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0715993E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62A48403" w14:textId="77777777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5E6D1988" w14:textId="5C695289" w:rsidR="00D9617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</w:tr>
      <w:tr w:rsidR="00CC518D" w:rsidRPr="0053438E" w14:paraId="5C2263E1" w14:textId="05BF0C9B" w:rsidTr="00CC518D">
        <w:tc>
          <w:tcPr>
            <w:tcW w:w="707" w:type="pct"/>
          </w:tcPr>
          <w:p w14:paraId="4729B5D3" w14:textId="77777777" w:rsidR="00CC518D" w:rsidRPr="00BA4426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UAI</w:t>
            </w:r>
          </w:p>
        </w:tc>
        <w:tc>
          <w:tcPr>
            <w:tcW w:w="878" w:type="pct"/>
          </w:tcPr>
          <w:p w14:paraId="26312929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937" w:type="pct"/>
          </w:tcPr>
          <w:p w14:paraId="1CF88AA4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Assistance information to show UE preference</w:t>
            </w:r>
          </w:p>
        </w:tc>
        <w:tc>
          <w:tcPr>
            <w:tcW w:w="506" w:type="pct"/>
          </w:tcPr>
          <w:p w14:paraId="05EB7EDD" w14:textId="77777777" w:rsidR="00CC518D" w:rsidRPr="00DE3AFC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366E8A20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49B5BD0C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0D5348F7" w14:textId="7AEB8811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CC518D" w:rsidRPr="0053438E" w14:paraId="4C545BB3" w14:textId="42D6424C" w:rsidTr="00CC518D">
        <w:tc>
          <w:tcPr>
            <w:tcW w:w="707" w:type="pct"/>
          </w:tcPr>
          <w:p w14:paraId="2E5E8582" w14:textId="77777777" w:rsidR="00CC518D" w:rsidRPr="00BA4426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Early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8" w:type="pct"/>
          </w:tcPr>
          <w:p w14:paraId="7B348CBD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RRC_IDLE/RRC_INACTIVE</w:t>
            </w:r>
          </w:p>
        </w:tc>
        <w:tc>
          <w:tcPr>
            <w:tcW w:w="937" w:type="pct"/>
          </w:tcPr>
          <w:p w14:paraId="137CAE2E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6" w:type="pct"/>
          </w:tcPr>
          <w:p w14:paraId="3132DD66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07645EDC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3097D85E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30BA29BD" w14:textId="38CFFC3F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CC518D" w:rsidRPr="0053438E" w14:paraId="486AF2BC" w14:textId="015DD3E5" w:rsidTr="00CC518D">
        <w:tc>
          <w:tcPr>
            <w:tcW w:w="707" w:type="pct"/>
          </w:tcPr>
          <w:p w14:paraId="5B4EBBCA" w14:textId="77777777" w:rsidR="00CC518D" w:rsidRPr="00BA4426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LPP</w:t>
            </w:r>
          </w:p>
        </w:tc>
        <w:tc>
          <w:tcPr>
            <w:tcW w:w="878" w:type="pct"/>
          </w:tcPr>
          <w:p w14:paraId="76872572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  <w:r>
              <w:rPr>
                <w:rFonts w:ascii="Times New Roman" w:eastAsia="MS Mincho" w:hAnsi="Times New Roman"/>
                <w:color w:val="000000"/>
                <w:lang w:val="en-US" w:eastAsia="ja-JP"/>
              </w:rPr>
              <w:t>/</w:t>
            </w: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 </w:t>
            </w:r>
            <w:r w:rsidRPr="00E70B85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RRC_INACTIVE</w:t>
            </w:r>
          </w:p>
        </w:tc>
        <w:tc>
          <w:tcPr>
            <w:tcW w:w="937" w:type="pct"/>
          </w:tcPr>
          <w:p w14:paraId="5E2A06BB" w14:textId="77777777" w:rsidR="00CC518D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Location info</w:t>
            </w:r>
            <w:r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, </w:t>
            </w:r>
          </w:p>
          <w:p w14:paraId="0D512993" w14:textId="77777777" w:rsidR="00CC518D" w:rsidRPr="00FF6F0B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Sensor info,</w:t>
            </w:r>
          </w:p>
          <w:p w14:paraId="7DB4A69E" w14:textId="77777777" w:rsidR="00CC518D" w:rsidRPr="0053438E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 measurement</w:t>
            </w:r>
          </w:p>
        </w:tc>
        <w:tc>
          <w:tcPr>
            <w:tcW w:w="506" w:type="pct"/>
          </w:tcPr>
          <w:p w14:paraId="166900C6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554F6BB1" w14:textId="77777777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441A84F1" w14:textId="57AD31AE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0796A3CE" w14:textId="15708E92" w:rsidR="00CC518D" w:rsidRPr="0030000F" w:rsidRDefault="00CC518D" w:rsidP="00CC518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</w:tr>
    </w:tbl>
    <w:p w14:paraId="50B07667" w14:textId="77777777" w:rsidR="00D9617D" w:rsidRDefault="00D9617D" w:rsidP="00D9617D">
      <w:pPr>
        <w:pStyle w:val="Proposal"/>
        <w:numPr>
          <w:ilvl w:val="0"/>
          <w:numId w:val="0"/>
        </w:numPr>
        <w:ind w:left="1304" w:hanging="1304"/>
      </w:pPr>
    </w:p>
    <w:p w14:paraId="605DCFFD" w14:textId="77777777" w:rsidR="00610B2D" w:rsidRPr="00D24159" w:rsidRDefault="00610B2D" w:rsidP="00D24159">
      <w:pPr>
        <w:rPr>
          <w:rFonts w:eastAsia="宋体"/>
          <w:lang w:eastAsia="zh-CN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5834FB73" w14:textId="6A799E39" w:rsidR="002E03D5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34784077" w:history="1">
        <w:r w:rsidR="002E03D5" w:rsidRPr="00B36A71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2E03D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2E03D5" w:rsidRPr="00B36A71">
          <w:rPr>
            <w:rStyle w:val="Hyperlink"/>
            <w:noProof/>
          </w:rPr>
          <w:t>Data collection via LPP for positioning in RRC Inactive state is supported in Rel17.</w:t>
        </w:r>
      </w:hyperlink>
    </w:p>
    <w:p w14:paraId="7E6CB4BC" w14:textId="039F61FE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48F1035A" w14:textId="7EB4D396" w:rsidR="008D6987" w:rsidRDefault="00DB220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34791018" w:history="1">
        <w:r w:rsidR="008D6987" w:rsidRPr="00327D0C">
          <w:rPr>
            <w:rStyle w:val="Hyperlink"/>
            <w:noProof/>
          </w:rPr>
          <w:t>Proposal 1</w:t>
        </w:r>
        <w:r w:rsidR="008D698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D6987" w:rsidRPr="00327D0C">
          <w:rPr>
            <w:rStyle w:val="Hyperlink"/>
            <w:noProof/>
          </w:rPr>
          <w:t>For the content of data to be collected during LCM, RAN2 can start with the following assumption before RAN1 conclusion:</w:t>
        </w:r>
      </w:hyperlink>
    </w:p>
    <w:p w14:paraId="611A6092" w14:textId="215DD8A4" w:rsidR="008D6987" w:rsidRDefault="008D698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19" w:history="1">
        <w:r w:rsidRPr="00327D0C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AI based CSI: L1 CSI measurement</w:t>
        </w:r>
      </w:hyperlink>
    </w:p>
    <w:p w14:paraId="4BF7A8D0" w14:textId="25DF7004" w:rsidR="008D6987" w:rsidRDefault="008D698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20" w:history="1">
        <w:r w:rsidRPr="00327D0C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AI based BM: L1 CSI measurement, L3 beam measurement</w:t>
        </w:r>
      </w:hyperlink>
    </w:p>
    <w:p w14:paraId="7714235A" w14:textId="2C09F583" w:rsidR="008D6987" w:rsidRDefault="008D6987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21" w:history="1">
        <w:r w:rsidRPr="00327D0C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AI based positioning: location information, L1 measurement, L3 measurement</w:t>
        </w:r>
      </w:hyperlink>
    </w:p>
    <w:p w14:paraId="5A9D3432" w14:textId="7E1B3972" w:rsidR="008D6987" w:rsidRDefault="008D698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22" w:history="1">
        <w:r w:rsidRPr="00327D0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Data collection for AI inference/monitoring/selection/etc. for CSI and BM is only performed in RRC connected state.</w:t>
        </w:r>
      </w:hyperlink>
    </w:p>
    <w:p w14:paraId="5BE84FC8" w14:textId="0C4687F2" w:rsidR="008D6987" w:rsidRDefault="008D698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23" w:history="1">
        <w:r w:rsidRPr="00327D0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RAN2 considers the data size requirements for (per time of) AI operations as following: AI model training &gt; update &gt; inference &gt; monitoring/selection /activation/deactivation/switch/fallback</w:t>
        </w:r>
      </w:hyperlink>
    </w:p>
    <w:p w14:paraId="7A49A1E4" w14:textId="30E4ED9E" w:rsidR="008D6987" w:rsidRDefault="008D698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24" w:history="1">
        <w:r w:rsidRPr="00327D0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For AI training data collection, RAN2 studies approaches to support sending training data (e.g., collection of measurements) in one package from UE to NW.</w:t>
        </w:r>
      </w:hyperlink>
    </w:p>
    <w:p w14:paraId="75D499CB" w14:textId="1D8950EC" w:rsidR="008D6987" w:rsidRDefault="008D698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25" w:history="1">
        <w:r w:rsidRPr="00327D0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RAN2 considers the latency/periodicity requirements for AI operations as following: AI model training &gt; update/monitoring/selection/activation/deactivation/switch/fallback &gt; inference.</w:t>
        </w:r>
      </w:hyperlink>
    </w:p>
    <w:p w14:paraId="781CE539" w14:textId="5E66EC7F" w:rsidR="008D6987" w:rsidRDefault="008D6987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4791026" w:history="1">
        <w:r w:rsidRPr="00327D0C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7D0C">
          <w:rPr>
            <w:rStyle w:val="Hyperlink"/>
            <w:noProof/>
          </w:rPr>
          <w:t>RAN2 adopts the following modification of the endorsed table to capture the applicable use cases and LCM steps for each data collection method.</w:t>
        </w:r>
      </w:hyperlink>
    </w:p>
    <w:p w14:paraId="4E355400" w14:textId="0792ABE1" w:rsidR="00196527" w:rsidRDefault="00DB220C" w:rsidP="00196527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tbl>
      <w:tblPr>
        <w:tblStyle w:val="TableGrid1"/>
        <w:tblpPr w:leftFromText="180" w:rightFromText="180" w:vertAnchor="text" w:horzAnchor="margin" w:tblpY="337"/>
        <w:tblW w:w="4984" w:type="pct"/>
        <w:tblLayout w:type="fixed"/>
        <w:tblLook w:val="04A0" w:firstRow="1" w:lastRow="0" w:firstColumn="1" w:lastColumn="0" w:noHBand="0" w:noVBand="1"/>
      </w:tblPr>
      <w:tblGrid>
        <w:gridCol w:w="1388"/>
        <w:gridCol w:w="1725"/>
        <w:gridCol w:w="1841"/>
        <w:gridCol w:w="994"/>
        <w:gridCol w:w="1387"/>
        <w:gridCol w:w="1244"/>
        <w:gridCol w:w="1244"/>
      </w:tblGrid>
      <w:tr w:rsidR="00196527" w:rsidRPr="0053438E" w14:paraId="3138B566" w14:textId="77777777" w:rsidTr="00E8358C">
        <w:tc>
          <w:tcPr>
            <w:tcW w:w="707" w:type="pct"/>
          </w:tcPr>
          <w:p w14:paraId="6EE46148" w14:textId="77777777" w:rsidR="00196527" w:rsidRPr="0053438E" w:rsidRDefault="00196527" w:rsidP="00E8358C">
            <w:pPr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</w:p>
        </w:tc>
        <w:tc>
          <w:tcPr>
            <w:tcW w:w="878" w:type="pct"/>
          </w:tcPr>
          <w:p w14:paraId="4A750CD4" w14:textId="77777777" w:rsidR="00196527" w:rsidRPr="00BA4426" w:rsidRDefault="00196527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RRC state to generate data</w:t>
            </w:r>
          </w:p>
        </w:tc>
        <w:tc>
          <w:tcPr>
            <w:tcW w:w="937" w:type="pct"/>
          </w:tcPr>
          <w:p w14:paraId="0779FCA8" w14:textId="77777777" w:rsidR="00196527" w:rsidRPr="00BA4426" w:rsidRDefault="00196527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Contents to be collected</w:t>
            </w:r>
          </w:p>
        </w:tc>
        <w:tc>
          <w:tcPr>
            <w:tcW w:w="506" w:type="pct"/>
          </w:tcPr>
          <w:p w14:paraId="6DDE7220" w14:textId="77777777" w:rsidR="00196527" w:rsidRPr="00BA4426" w:rsidRDefault="00196527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DE3AFC">
              <w:rPr>
                <w:rFonts w:ascii="Times New Roman" w:eastAsia="MS Mincho" w:hAnsi="Times New Roman"/>
                <w:b/>
                <w:bCs/>
                <w:color w:val="A6A6A6" w:themeColor="background1" w:themeShade="A6"/>
                <w:lang w:val="en-US" w:eastAsia="ja-JP"/>
              </w:rPr>
              <w:t>Irrelevant columns omitted</w:t>
            </w:r>
          </w:p>
        </w:tc>
        <w:tc>
          <w:tcPr>
            <w:tcW w:w="706" w:type="pct"/>
          </w:tcPr>
          <w:p w14:paraId="09CD1F34" w14:textId="77777777" w:rsidR="00196527" w:rsidRPr="00BA4426" w:rsidRDefault="00196527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Model Offline Training Applicable Use Cases</w:t>
            </w:r>
          </w:p>
        </w:tc>
        <w:tc>
          <w:tcPr>
            <w:tcW w:w="633" w:type="pct"/>
          </w:tcPr>
          <w:p w14:paraId="1D32BED2" w14:textId="77777777" w:rsidR="00196527" w:rsidRPr="00BA4426" w:rsidRDefault="00196527" w:rsidP="00E8358C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Model Inference Applicable Use Cases</w:t>
            </w:r>
          </w:p>
        </w:tc>
        <w:tc>
          <w:tcPr>
            <w:tcW w:w="633" w:type="pct"/>
          </w:tcPr>
          <w:p w14:paraId="3ECF4938" w14:textId="77777777" w:rsidR="00196527" w:rsidRPr="00D9617D" w:rsidRDefault="00196527" w:rsidP="00E8358C">
            <w:pPr>
              <w:textAlignment w:val="auto"/>
              <w:rPr>
                <w:rFonts w:ascii="Times New Roman" w:eastAsiaTheme="minorEastAsia" w:hAnsi="Times New Roman"/>
                <w:b/>
                <w:bCs/>
                <w:color w:val="000000"/>
                <w:lang w:val="en-US" w:eastAsia="zh-CN"/>
              </w:rPr>
            </w:pP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Model Monitoring/Selection</w:t>
            </w:r>
            <w:r>
              <w:rPr>
                <w:rFonts w:ascii="Times New Roman" w:eastAsiaTheme="minorEastAsia" w:hAnsi="Times New Roman" w:hint="eastAsia"/>
                <w:b/>
                <w:bCs/>
                <w:color w:val="000000"/>
                <w:lang w:val="en-US" w:eastAsia="zh-CN"/>
              </w:rPr>
              <w:t>/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lang w:val="en-US" w:eastAsia="zh-CN"/>
              </w:rPr>
              <w:t xml:space="preserve">etc. 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Applicable Use Cases</w:t>
            </w:r>
          </w:p>
        </w:tc>
      </w:tr>
      <w:tr w:rsidR="00196527" w:rsidRPr="0053438E" w14:paraId="4BD51CE1" w14:textId="77777777" w:rsidTr="00E8358C">
        <w:tc>
          <w:tcPr>
            <w:tcW w:w="707" w:type="pct"/>
          </w:tcPr>
          <w:p w14:paraId="6793CB8A" w14:textId="77777777" w:rsidR="00196527" w:rsidRPr="00BA4426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Logged MDT</w:t>
            </w:r>
          </w:p>
        </w:tc>
        <w:tc>
          <w:tcPr>
            <w:tcW w:w="878" w:type="pct"/>
          </w:tcPr>
          <w:p w14:paraId="2BF463E5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RRC_IDLE/RRRC_INACTIVE</w:t>
            </w:r>
          </w:p>
        </w:tc>
        <w:tc>
          <w:tcPr>
            <w:tcW w:w="937" w:type="pct"/>
          </w:tcPr>
          <w:p w14:paraId="59A91E35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info,</w:t>
            </w:r>
          </w:p>
          <w:p w14:paraId="47F8C52C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timing info</w:t>
            </w:r>
          </w:p>
        </w:tc>
        <w:tc>
          <w:tcPr>
            <w:tcW w:w="506" w:type="pct"/>
          </w:tcPr>
          <w:p w14:paraId="2DB114BC" w14:textId="77777777" w:rsidR="00196527" w:rsidRPr="00DE3AFC" w:rsidRDefault="00196527" w:rsidP="00E8358C">
            <w:pPr>
              <w:spacing w:after="0"/>
              <w:textAlignment w:val="auto"/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7D752B69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130F676A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50FF022F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62039326" w14:textId="77777777" w:rsidR="00196527" w:rsidRPr="0030000F" w:rsidRDefault="00196527" w:rsidP="00E8358C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  <w:p w14:paraId="3E30FCFC" w14:textId="77777777" w:rsidR="00196527" w:rsidRPr="0030000F" w:rsidRDefault="00196527" w:rsidP="00E8358C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786623C3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  <w:tc>
          <w:tcPr>
            <w:tcW w:w="633" w:type="pct"/>
          </w:tcPr>
          <w:p w14:paraId="0176F657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</w:tc>
      </w:tr>
      <w:tr w:rsidR="00196527" w:rsidRPr="0053438E" w14:paraId="4A55D0BD" w14:textId="77777777" w:rsidTr="00E8358C">
        <w:tc>
          <w:tcPr>
            <w:tcW w:w="707" w:type="pct"/>
          </w:tcPr>
          <w:p w14:paraId="49C1C333" w14:textId="77777777" w:rsidR="00196527" w:rsidRPr="00BA4426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Immediate MDT</w:t>
            </w:r>
          </w:p>
        </w:tc>
        <w:tc>
          <w:tcPr>
            <w:tcW w:w="878" w:type="pct"/>
          </w:tcPr>
          <w:p w14:paraId="296A4A34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937" w:type="pct"/>
          </w:tcPr>
          <w:p w14:paraId="6DAD7C16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</w:t>
            </w:r>
          </w:p>
        </w:tc>
        <w:tc>
          <w:tcPr>
            <w:tcW w:w="506" w:type="pct"/>
          </w:tcPr>
          <w:p w14:paraId="337E57F9" w14:textId="77777777" w:rsidR="00196527" w:rsidRPr="00DE3AFC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1101A83A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079F7877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0BDD13F9" w14:textId="77777777" w:rsidR="00196527" w:rsidRPr="0030000F" w:rsidRDefault="00196527" w:rsidP="00E8358C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  <w:p w14:paraId="3B53E769" w14:textId="77777777" w:rsidR="00196527" w:rsidRPr="0030000F" w:rsidRDefault="00196527" w:rsidP="00E8358C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1CE18A94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  <w:tc>
          <w:tcPr>
            <w:tcW w:w="633" w:type="pct"/>
          </w:tcPr>
          <w:p w14:paraId="138E04AB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NA</w:t>
            </w:r>
          </w:p>
        </w:tc>
      </w:tr>
      <w:tr w:rsidR="00196527" w:rsidRPr="0053438E" w14:paraId="6A4D498A" w14:textId="77777777" w:rsidTr="00E8358C">
        <w:tc>
          <w:tcPr>
            <w:tcW w:w="707" w:type="pct"/>
          </w:tcPr>
          <w:p w14:paraId="5935BA7A" w14:textId="77777777" w:rsidR="00196527" w:rsidRPr="00567B7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lastRenderedPageBreak/>
              <w:t>L3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8" w:type="pct"/>
          </w:tcPr>
          <w:p w14:paraId="7D3FAFA9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937" w:type="pct"/>
          </w:tcPr>
          <w:p w14:paraId="0F42E254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6" w:type="pct"/>
          </w:tcPr>
          <w:p w14:paraId="13F174C7" w14:textId="77777777" w:rsidR="00196527" w:rsidRPr="00DE3AFC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3119BBFA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434D3CD0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0522CCFC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 </w:t>
            </w:r>
          </w:p>
        </w:tc>
        <w:tc>
          <w:tcPr>
            <w:tcW w:w="633" w:type="pct"/>
          </w:tcPr>
          <w:p w14:paraId="231E95B9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67629A32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4CC24EA6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  <w:tc>
          <w:tcPr>
            <w:tcW w:w="633" w:type="pct"/>
          </w:tcPr>
          <w:p w14:paraId="55501204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7BD009E0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7717E230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</w:tr>
      <w:tr w:rsidR="00196527" w:rsidRPr="0053438E" w14:paraId="7D86B637" w14:textId="77777777" w:rsidTr="00E8358C">
        <w:tc>
          <w:tcPr>
            <w:tcW w:w="707" w:type="pct"/>
          </w:tcPr>
          <w:p w14:paraId="320B27F2" w14:textId="77777777" w:rsidR="00196527" w:rsidRPr="00BA4426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L1 measurement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 xml:space="preserve">reporting </w:t>
            </w: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(CSI reporting)</w:t>
            </w:r>
          </w:p>
        </w:tc>
        <w:tc>
          <w:tcPr>
            <w:tcW w:w="878" w:type="pct"/>
          </w:tcPr>
          <w:p w14:paraId="71084F92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937" w:type="pct"/>
          </w:tcPr>
          <w:p w14:paraId="66E17A04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L1 CSI measurement</w:t>
            </w:r>
          </w:p>
        </w:tc>
        <w:tc>
          <w:tcPr>
            <w:tcW w:w="506" w:type="pct"/>
          </w:tcPr>
          <w:p w14:paraId="7312CD88" w14:textId="77777777" w:rsidR="00196527" w:rsidRPr="00DE3AFC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3363D1B1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177053BC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4B49245E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50051884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6E8A6F25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4FD6CD8F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7E98CF2C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4750BE39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7F9E78A1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</w:tr>
      <w:tr w:rsidR="00196527" w:rsidRPr="0053438E" w14:paraId="0EF07882" w14:textId="77777777" w:rsidTr="00E8358C">
        <w:tc>
          <w:tcPr>
            <w:tcW w:w="707" w:type="pct"/>
          </w:tcPr>
          <w:p w14:paraId="34095464" w14:textId="77777777" w:rsidR="00196527" w:rsidRPr="00BA4426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UAI</w:t>
            </w:r>
          </w:p>
        </w:tc>
        <w:tc>
          <w:tcPr>
            <w:tcW w:w="878" w:type="pct"/>
          </w:tcPr>
          <w:p w14:paraId="64F75645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937" w:type="pct"/>
          </w:tcPr>
          <w:p w14:paraId="7FB57C04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Assistance information to show UE preference</w:t>
            </w:r>
          </w:p>
        </w:tc>
        <w:tc>
          <w:tcPr>
            <w:tcW w:w="506" w:type="pct"/>
          </w:tcPr>
          <w:p w14:paraId="70639552" w14:textId="77777777" w:rsidR="00196527" w:rsidRPr="00DE3AFC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37644BF9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1DC35990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6A4FB570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196527" w:rsidRPr="0053438E" w14:paraId="3FBD9BB8" w14:textId="77777777" w:rsidTr="00E8358C">
        <w:tc>
          <w:tcPr>
            <w:tcW w:w="707" w:type="pct"/>
          </w:tcPr>
          <w:p w14:paraId="3A4BDF81" w14:textId="77777777" w:rsidR="00196527" w:rsidRPr="00BA4426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Early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8" w:type="pct"/>
          </w:tcPr>
          <w:p w14:paraId="0BCA2E42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RRC_IDLE/RRC_INACTIVE</w:t>
            </w:r>
          </w:p>
        </w:tc>
        <w:tc>
          <w:tcPr>
            <w:tcW w:w="937" w:type="pct"/>
          </w:tcPr>
          <w:p w14:paraId="665D5E02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6" w:type="pct"/>
          </w:tcPr>
          <w:p w14:paraId="26EC703C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579A6ACA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59FF9BAD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3" w:type="pct"/>
          </w:tcPr>
          <w:p w14:paraId="3E0422F3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196527" w:rsidRPr="0053438E" w14:paraId="6BE47EF1" w14:textId="77777777" w:rsidTr="00E8358C">
        <w:tc>
          <w:tcPr>
            <w:tcW w:w="707" w:type="pct"/>
          </w:tcPr>
          <w:p w14:paraId="680BBAB5" w14:textId="77777777" w:rsidR="00196527" w:rsidRPr="00BA4426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LPP</w:t>
            </w:r>
          </w:p>
        </w:tc>
        <w:tc>
          <w:tcPr>
            <w:tcW w:w="878" w:type="pct"/>
          </w:tcPr>
          <w:p w14:paraId="25069BEE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  <w:r>
              <w:rPr>
                <w:rFonts w:ascii="Times New Roman" w:eastAsia="MS Mincho" w:hAnsi="Times New Roman"/>
                <w:color w:val="000000"/>
                <w:lang w:val="en-US" w:eastAsia="ja-JP"/>
              </w:rPr>
              <w:t>/</w:t>
            </w: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 </w:t>
            </w:r>
            <w:r w:rsidRPr="00E70B85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RRC_INACTIVE</w:t>
            </w:r>
          </w:p>
        </w:tc>
        <w:tc>
          <w:tcPr>
            <w:tcW w:w="937" w:type="pct"/>
          </w:tcPr>
          <w:p w14:paraId="0998BBB4" w14:textId="77777777" w:rsidR="00196527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Location info</w:t>
            </w:r>
            <w:r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, </w:t>
            </w:r>
          </w:p>
          <w:p w14:paraId="43658B62" w14:textId="77777777" w:rsidR="00196527" w:rsidRPr="00FF6F0B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Sensor info,</w:t>
            </w:r>
          </w:p>
          <w:p w14:paraId="29A101C6" w14:textId="77777777" w:rsidR="00196527" w:rsidRPr="0053438E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 measurement</w:t>
            </w:r>
          </w:p>
        </w:tc>
        <w:tc>
          <w:tcPr>
            <w:tcW w:w="506" w:type="pct"/>
          </w:tcPr>
          <w:p w14:paraId="20CDD43C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6" w:type="pct"/>
          </w:tcPr>
          <w:p w14:paraId="1353CA55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1085CBC4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3" w:type="pct"/>
          </w:tcPr>
          <w:p w14:paraId="77E6CA1C" w14:textId="77777777" w:rsidR="00196527" w:rsidRPr="0030000F" w:rsidRDefault="00196527" w:rsidP="00E8358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</w:tr>
    </w:tbl>
    <w:p w14:paraId="6A0D96D2" w14:textId="5AA02EEE" w:rsidR="008F02C8" w:rsidRDefault="008F02C8" w:rsidP="00196527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p w14:paraId="60760AF6" w14:textId="7D155335" w:rsidR="00B14CD7" w:rsidRDefault="00B14CD7" w:rsidP="00B14CD7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93D83B0" w14:textId="380F3EF2" w:rsidR="00C53EF0" w:rsidRDefault="00D7683D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492913" w:rsidRPr="00492913">
        <w:rPr>
          <w:rFonts w:eastAsia="宋体"/>
          <w:lang w:eastAsia="zh-CN"/>
        </w:rPr>
        <w:t>R2-2301440</w:t>
      </w:r>
      <w:r w:rsidR="00492913">
        <w:rPr>
          <w:rFonts w:eastAsia="宋体"/>
          <w:lang w:eastAsia="zh-CN"/>
        </w:rPr>
        <w:tab/>
      </w:r>
      <w:r w:rsidR="00DD7F5E" w:rsidRPr="00DD7F5E">
        <w:rPr>
          <w:rFonts w:eastAsia="宋体"/>
          <w:lang w:eastAsia="zh-CN"/>
        </w:rPr>
        <w:t>Outcome of [Post120][054][AIML18] Data Collection (Ericsson / vivo)</w:t>
      </w:r>
    </w:p>
    <w:p w14:paraId="4990B465" w14:textId="32937CB1" w:rsidR="001C3BC3" w:rsidRDefault="00D7683D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[2]</w:t>
      </w:r>
      <w:r w:rsidRPr="00D7683D">
        <w:t xml:space="preserve"> </w:t>
      </w:r>
      <w:r w:rsidRPr="00D7683D">
        <w:rPr>
          <w:rFonts w:eastAsia="宋体"/>
          <w:lang w:eastAsia="zh-CN"/>
        </w:rPr>
        <w:t xml:space="preserve">R2-2302286 </w:t>
      </w:r>
      <w:r w:rsidRPr="00D7683D">
        <w:rPr>
          <w:rFonts w:eastAsia="宋体"/>
          <w:lang w:eastAsia="zh-CN"/>
        </w:rPr>
        <w:tab/>
        <w:t>Summary of [AT121][025]: Progress table of analyzing data collection framework (Apple)</w:t>
      </w:r>
      <w:r w:rsidRPr="00D7683D">
        <w:rPr>
          <w:rFonts w:eastAsia="宋体"/>
          <w:lang w:eastAsia="zh-CN"/>
        </w:rPr>
        <w:tab/>
      </w:r>
    </w:p>
    <w:sectPr w:rsidR="001C3BC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F4EF8" w14:textId="77777777" w:rsidR="00D10421" w:rsidRDefault="00D10421">
      <w:pPr>
        <w:spacing w:after="0"/>
      </w:pPr>
      <w:r>
        <w:separator/>
      </w:r>
    </w:p>
  </w:endnote>
  <w:endnote w:type="continuationSeparator" w:id="0">
    <w:p w14:paraId="271B3EF1" w14:textId="77777777" w:rsidR="00D10421" w:rsidRDefault="00D10421">
      <w:pPr>
        <w:spacing w:after="0"/>
      </w:pPr>
      <w:r>
        <w:continuationSeparator/>
      </w:r>
    </w:p>
  </w:endnote>
  <w:endnote w:type="continuationNotice" w:id="1">
    <w:p w14:paraId="524C276C" w14:textId="77777777" w:rsidR="00D10421" w:rsidRDefault="00D104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8B93" w14:textId="77777777" w:rsidR="00D10421" w:rsidRDefault="00D10421">
      <w:pPr>
        <w:spacing w:after="0"/>
      </w:pPr>
      <w:r>
        <w:separator/>
      </w:r>
    </w:p>
  </w:footnote>
  <w:footnote w:type="continuationSeparator" w:id="0">
    <w:p w14:paraId="3B931B2D" w14:textId="77777777" w:rsidR="00D10421" w:rsidRDefault="00D10421">
      <w:pPr>
        <w:spacing w:after="0"/>
      </w:pPr>
      <w:r>
        <w:continuationSeparator/>
      </w:r>
    </w:p>
  </w:footnote>
  <w:footnote w:type="continuationNotice" w:id="1">
    <w:p w14:paraId="61EEFA10" w14:textId="77777777" w:rsidR="00D10421" w:rsidRDefault="00D104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5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8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4DA32F88"/>
    <w:multiLevelType w:val="hybridMultilevel"/>
    <w:tmpl w:val="B49C3AF0"/>
    <w:lvl w:ilvl="0" w:tplc="A9B282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7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32"/>
  </w:num>
  <w:num w:numId="2" w16cid:durableId="1318144947">
    <w:abstractNumId w:val="29"/>
  </w:num>
  <w:num w:numId="3" w16cid:durableId="990252826">
    <w:abstractNumId w:val="20"/>
  </w:num>
  <w:num w:numId="4" w16cid:durableId="1499688829">
    <w:abstractNumId w:val="6"/>
  </w:num>
  <w:num w:numId="5" w16cid:durableId="1963414938">
    <w:abstractNumId w:val="17"/>
  </w:num>
  <w:num w:numId="6" w16cid:durableId="609704568">
    <w:abstractNumId w:val="22"/>
  </w:num>
  <w:num w:numId="7" w16cid:durableId="1672247834">
    <w:abstractNumId w:val="27"/>
  </w:num>
  <w:num w:numId="8" w16cid:durableId="249626638">
    <w:abstractNumId w:val="33"/>
  </w:num>
  <w:num w:numId="9" w16cid:durableId="1390493707">
    <w:abstractNumId w:val="26"/>
  </w:num>
  <w:num w:numId="10" w16cid:durableId="1354382464">
    <w:abstractNumId w:val="23"/>
  </w:num>
  <w:num w:numId="11" w16cid:durableId="466515275">
    <w:abstractNumId w:val="17"/>
    <w:lvlOverride w:ilvl="0">
      <w:startOverride w:val="1"/>
    </w:lvlOverride>
  </w:num>
  <w:num w:numId="12" w16cid:durableId="1011953372">
    <w:abstractNumId w:val="22"/>
    <w:lvlOverride w:ilvl="0">
      <w:startOverride w:val="1"/>
    </w:lvlOverride>
  </w:num>
  <w:num w:numId="13" w16cid:durableId="1365905674">
    <w:abstractNumId w:val="17"/>
    <w:lvlOverride w:ilvl="0">
      <w:startOverride w:val="1"/>
    </w:lvlOverride>
  </w:num>
  <w:num w:numId="14" w16cid:durableId="847478145">
    <w:abstractNumId w:val="35"/>
  </w:num>
  <w:num w:numId="15" w16cid:durableId="823276333">
    <w:abstractNumId w:val="16"/>
  </w:num>
  <w:num w:numId="16" w16cid:durableId="2099331235">
    <w:abstractNumId w:val="28"/>
  </w:num>
  <w:num w:numId="17" w16cid:durableId="612172746">
    <w:abstractNumId w:val="1"/>
  </w:num>
  <w:num w:numId="18" w16cid:durableId="1222248332">
    <w:abstractNumId w:val="8"/>
  </w:num>
  <w:num w:numId="19" w16cid:durableId="1420905285">
    <w:abstractNumId w:val="7"/>
  </w:num>
  <w:num w:numId="20" w16cid:durableId="729185214">
    <w:abstractNumId w:val="17"/>
  </w:num>
  <w:num w:numId="21" w16cid:durableId="1648627514">
    <w:abstractNumId w:val="3"/>
  </w:num>
  <w:num w:numId="22" w16cid:durableId="1865171419">
    <w:abstractNumId w:val="19"/>
  </w:num>
  <w:num w:numId="23" w16cid:durableId="1301576186">
    <w:abstractNumId w:val="2"/>
  </w:num>
  <w:num w:numId="24" w16cid:durableId="1260723169">
    <w:abstractNumId w:val="13"/>
  </w:num>
  <w:num w:numId="25" w16cid:durableId="1199440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24"/>
  </w:num>
  <w:num w:numId="27" w16cid:durableId="425540191">
    <w:abstractNumId w:val="36"/>
  </w:num>
  <w:num w:numId="28" w16cid:durableId="923338336">
    <w:abstractNumId w:val="15"/>
  </w:num>
  <w:num w:numId="29" w16cid:durableId="1879389259">
    <w:abstractNumId w:val="37"/>
  </w:num>
  <w:num w:numId="30" w16cid:durableId="1199514275">
    <w:abstractNumId w:val="18"/>
  </w:num>
  <w:num w:numId="31" w16cid:durableId="440951343">
    <w:abstractNumId w:val="9"/>
  </w:num>
  <w:num w:numId="32" w16cid:durableId="1390574721">
    <w:abstractNumId w:val="10"/>
  </w:num>
  <w:num w:numId="33" w16cid:durableId="1985505945">
    <w:abstractNumId w:val="12"/>
  </w:num>
  <w:num w:numId="34" w16cid:durableId="1876579890">
    <w:abstractNumId w:val="30"/>
  </w:num>
  <w:num w:numId="35" w16cid:durableId="1845977418">
    <w:abstractNumId w:val="5"/>
  </w:num>
  <w:num w:numId="36" w16cid:durableId="1125660264">
    <w:abstractNumId w:val="21"/>
  </w:num>
  <w:num w:numId="37" w16cid:durableId="1791898913">
    <w:abstractNumId w:val="4"/>
  </w:num>
  <w:num w:numId="38" w16cid:durableId="2082943998">
    <w:abstractNumId w:val="31"/>
  </w:num>
  <w:num w:numId="39" w16cid:durableId="1082995877">
    <w:abstractNumId w:val="34"/>
  </w:num>
  <w:num w:numId="40" w16cid:durableId="1101411728">
    <w:abstractNumId w:val="0"/>
  </w:num>
  <w:num w:numId="41" w16cid:durableId="1833595108">
    <w:abstractNumId w:val="11"/>
  </w:num>
  <w:num w:numId="42" w16cid:durableId="1091200368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A38"/>
    <w:rsid w:val="0000344E"/>
    <w:rsid w:val="0000482F"/>
    <w:rsid w:val="00005DED"/>
    <w:rsid w:val="00006186"/>
    <w:rsid w:val="00006236"/>
    <w:rsid w:val="00007FDB"/>
    <w:rsid w:val="000104C6"/>
    <w:rsid w:val="00010B23"/>
    <w:rsid w:val="00011B32"/>
    <w:rsid w:val="000125EB"/>
    <w:rsid w:val="0001447C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11AE"/>
    <w:rsid w:val="000933D3"/>
    <w:rsid w:val="000939B8"/>
    <w:rsid w:val="00093A2B"/>
    <w:rsid w:val="0009436B"/>
    <w:rsid w:val="000957C6"/>
    <w:rsid w:val="00095F23"/>
    <w:rsid w:val="00096638"/>
    <w:rsid w:val="00096B3B"/>
    <w:rsid w:val="00096F96"/>
    <w:rsid w:val="000974B1"/>
    <w:rsid w:val="00097AFE"/>
    <w:rsid w:val="000A10F1"/>
    <w:rsid w:val="000A15E0"/>
    <w:rsid w:val="000A2939"/>
    <w:rsid w:val="000A31C9"/>
    <w:rsid w:val="000A4924"/>
    <w:rsid w:val="000A52FF"/>
    <w:rsid w:val="000A5729"/>
    <w:rsid w:val="000B0645"/>
    <w:rsid w:val="000B13AB"/>
    <w:rsid w:val="000B2345"/>
    <w:rsid w:val="000B42E4"/>
    <w:rsid w:val="000B4F24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35F3"/>
    <w:rsid w:val="000D49F9"/>
    <w:rsid w:val="000D51B2"/>
    <w:rsid w:val="000D6069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59CD"/>
    <w:rsid w:val="000F60FF"/>
    <w:rsid w:val="000F6242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0768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31C3"/>
    <w:rsid w:val="00123BD6"/>
    <w:rsid w:val="00123FF4"/>
    <w:rsid w:val="0012480F"/>
    <w:rsid w:val="00126817"/>
    <w:rsid w:val="00126DE3"/>
    <w:rsid w:val="001273EF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617A"/>
    <w:rsid w:val="001462A8"/>
    <w:rsid w:val="001463F9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3FC"/>
    <w:rsid w:val="00196527"/>
    <w:rsid w:val="001A0BCA"/>
    <w:rsid w:val="001A0D58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6B2D"/>
    <w:rsid w:val="001C6B66"/>
    <w:rsid w:val="001C6BB6"/>
    <w:rsid w:val="001C718C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06B28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57DF"/>
    <w:rsid w:val="00236F69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3C4C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11E2"/>
    <w:rsid w:val="002A14AC"/>
    <w:rsid w:val="002A18FF"/>
    <w:rsid w:val="002A1BE6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67F3"/>
    <w:rsid w:val="002D7301"/>
    <w:rsid w:val="002D7F54"/>
    <w:rsid w:val="002E00CE"/>
    <w:rsid w:val="002E03D5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73B4"/>
    <w:rsid w:val="0030000F"/>
    <w:rsid w:val="0030028B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6981"/>
    <w:rsid w:val="00357104"/>
    <w:rsid w:val="0035712A"/>
    <w:rsid w:val="0036145B"/>
    <w:rsid w:val="00362B9A"/>
    <w:rsid w:val="0036354C"/>
    <w:rsid w:val="00363E36"/>
    <w:rsid w:val="00363F4D"/>
    <w:rsid w:val="003640CC"/>
    <w:rsid w:val="00364527"/>
    <w:rsid w:val="0036531B"/>
    <w:rsid w:val="00367582"/>
    <w:rsid w:val="00370410"/>
    <w:rsid w:val="00370471"/>
    <w:rsid w:val="00371AD1"/>
    <w:rsid w:val="00371DCF"/>
    <w:rsid w:val="00372248"/>
    <w:rsid w:val="00372A38"/>
    <w:rsid w:val="00372BDD"/>
    <w:rsid w:val="00372C18"/>
    <w:rsid w:val="003731E0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CA3"/>
    <w:rsid w:val="00384100"/>
    <w:rsid w:val="0038675F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B05B1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EC9"/>
    <w:rsid w:val="003C6995"/>
    <w:rsid w:val="003C6FAF"/>
    <w:rsid w:val="003C75CD"/>
    <w:rsid w:val="003C7666"/>
    <w:rsid w:val="003D00A2"/>
    <w:rsid w:val="003D0EA4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6AFA"/>
    <w:rsid w:val="003D7BDE"/>
    <w:rsid w:val="003D7FBC"/>
    <w:rsid w:val="003E1D71"/>
    <w:rsid w:val="003E3AB7"/>
    <w:rsid w:val="003E6944"/>
    <w:rsid w:val="003E6BF1"/>
    <w:rsid w:val="003E73ED"/>
    <w:rsid w:val="003E7C6A"/>
    <w:rsid w:val="003F2444"/>
    <w:rsid w:val="003F24B2"/>
    <w:rsid w:val="003F2E16"/>
    <w:rsid w:val="003F41D0"/>
    <w:rsid w:val="003F43EA"/>
    <w:rsid w:val="003F4968"/>
    <w:rsid w:val="003F4B95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30481"/>
    <w:rsid w:val="00430A49"/>
    <w:rsid w:val="00430C0E"/>
    <w:rsid w:val="00430E83"/>
    <w:rsid w:val="00431578"/>
    <w:rsid w:val="0043179F"/>
    <w:rsid w:val="0043198F"/>
    <w:rsid w:val="00432C3F"/>
    <w:rsid w:val="00433500"/>
    <w:rsid w:val="00433E6B"/>
    <w:rsid w:val="00433F71"/>
    <w:rsid w:val="00434D7E"/>
    <w:rsid w:val="00436231"/>
    <w:rsid w:val="004376E8"/>
    <w:rsid w:val="004403FA"/>
    <w:rsid w:val="00440493"/>
    <w:rsid w:val="004409C9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E5C"/>
    <w:rsid w:val="004532B9"/>
    <w:rsid w:val="0045364D"/>
    <w:rsid w:val="0045424B"/>
    <w:rsid w:val="004559D0"/>
    <w:rsid w:val="00455C21"/>
    <w:rsid w:val="00455E17"/>
    <w:rsid w:val="004560B5"/>
    <w:rsid w:val="004563A5"/>
    <w:rsid w:val="00457C4D"/>
    <w:rsid w:val="00461912"/>
    <w:rsid w:val="00462A10"/>
    <w:rsid w:val="004630CD"/>
    <w:rsid w:val="004630F3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5D2C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39D"/>
    <w:rsid w:val="004919B0"/>
    <w:rsid w:val="00491E7E"/>
    <w:rsid w:val="00492913"/>
    <w:rsid w:val="00492F0D"/>
    <w:rsid w:val="00493612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79D"/>
    <w:rsid w:val="004A2339"/>
    <w:rsid w:val="004A40B4"/>
    <w:rsid w:val="004A42AA"/>
    <w:rsid w:val="004A5D8D"/>
    <w:rsid w:val="004A5FA8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15F3"/>
    <w:rsid w:val="00501CBC"/>
    <w:rsid w:val="00503F31"/>
    <w:rsid w:val="00504A81"/>
    <w:rsid w:val="0050544D"/>
    <w:rsid w:val="00505D9E"/>
    <w:rsid w:val="00506BE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2BC"/>
    <w:rsid w:val="00526582"/>
    <w:rsid w:val="00526746"/>
    <w:rsid w:val="0052708E"/>
    <w:rsid w:val="00530F4E"/>
    <w:rsid w:val="00531029"/>
    <w:rsid w:val="00531E90"/>
    <w:rsid w:val="0053262B"/>
    <w:rsid w:val="0053297C"/>
    <w:rsid w:val="00533780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60479"/>
    <w:rsid w:val="00561F71"/>
    <w:rsid w:val="00562CB0"/>
    <w:rsid w:val="005638A5"/>
    <w:rsid w:val="00564216"/>
    <w:rsid w:val="00566D1E"/>
    <w:rsid w:val="00567B7F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3519"/>
    <w:rsid w:val="00573DED"/>
    <w:rsid w:val="00574002"/>
    <w:rsid w:val="005746EE"/>
    <w:rsid w:val="0057529E"/>
    <w:rsid w:val="00575B1E"/>
    <w:rsid w:val="005767E1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666D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82C"/>
    <w:rsid w:val="005D650B"/>
    <w:rsid w:val="005D6D36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42CC"/>
    <w:rsid w:val="006053C4"/>
    <w:rsid w:val="00605B9B"/>
    <w:rsid w:val="00605DE6"/>
    <w:rsid w:val="00606BA8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B9E"/>
    <w:rsid w:val="00621FBD"/>
    <w:rsid w:val="00622113"/>
    <w:rsid w:val="00623138"/>
    <w:rsid w:val="00624243"/>
    <w:rsid w:val="006255E1"/>
    <w:rsid w:val="00627379"/>
    <w:rsid w:val="0062784F"/>
    <w:rsid w:val="0062790C"/>
    <w:rsid w:val="00627BC6"/>
    <w:rsid w:val="00627C5E"/>
    <w:rsid w:val="006302A9"/>
    <w:rsid w:val="006305FC"/>
    <w:rsid w:val="00630E0F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34E5"/>
    <w:rsid w:val="00653C74"/>
    <w:rsid w:val="00654086"/>
    <w:rsid w:val="0065425F"/>
    <w:rsid w:val="00655AD0"/>
    <w:rsid w:val="00655DC0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262A"/>
    <w:rsid w:val="00672A77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7A09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682"/>
    <w:rsid w:val="006A0A0D"/>
    <w:rsid w:val="006A1628"/>
    <w:rsid w:val="006A31C8"/>
    <w:rsid w:val="006A32F1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509B"/>
    <w:rsid w:val="006B52CA"/>
    <w:rsid w:val="006B56E5"/>
    <w:rsid w:val="006C05DA"/>
    <w:rsid w:val="006C10D2"/>
    <w:rsid w:val="006C1FBE"/>
    <w:rsid w:val="006C1FF4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4A61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1164"/>
    <w:rsid w:val="007513FC"/>
    <w:rsid w:val="0075292D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F22"/>
    <w:rsid w:val="00767357"/>
    <w:rsid w:val="007677F9"/>
    <w:rsid w:val="00772C89"/>
    <w:rsid w:val="00772F84"/>
    <w:rsid w:val="00773843"/>
    <w:rsid w:val="00773EF9"/>
    <w:rsid w:val="007745EB"/>
    <w:rsid w:val="007745F5"/>
    <w:rsid w:val="00774973"/>
    <w:rsid w:val="007752A4"/>
    <w:rsid w:val="00776085"/>
    <w:rsid w:val="00776C0B"/>
    <w:rsid w:val="00776E10"/>
    <w:rsid w:val="00777144"/>
    <w:rsid w:val="0077741B"/>
    <w:rsid w:val="00780E7D"/>
    <w:rsid w:val="0078205F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2ED3"/>
    <w:rsid w:val="0079324C"/>
    <w:rsid w:val="0079472A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5C0"/>
    <w:rsid w:val="007B0268"/>
    <w:rsid w:val="007B1598"/>
    <w:rsid w:val="007B19AD"/>
    <w:rsid w:val="007B2023"/>
    <w:rsid w:val="007B2818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3771"/>
    <w:rsid w:val="007F3FAD"/>
    <w:rsid w:val="007F449E"/>
    <w:rsid w:val="007F4F92"/>
    <w:rsid w:val="007F5012"/>
    <w:rsid w:val="007F5630"/>
    <w:rsid w:val="007F5930"/>
    <w:rsid w:val="007F5A12"/>
    <w:rsid w:val="007F69E7"/>
    <w:rsid w:val="007F6F4A"/>
    <w:rsid w:val="007F72BE"/>
    <w:rsid w:val="007F77B2"/>
    <w:rsid w:val="007F7CD9"/>
    <w:rsid w:val="00800891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5B60"/>
    <w:rsid w:val="0082679D"/>
    <w:rsid w:val="00827446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A4C"/>
    <w:rsid w:val="008401D8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26D4"/>
    <w:rsid w:val="008A3ED6"/>
    <w:rsid w:val="008A3EE6"/>
    <w:rsid w:val="008A42E0"/>
    <w:rsid w:val="008A53B3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74"/>
    <w:rsid w:val="008D3FFE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EDC"/>
    <w:rsid w:val="008F32D0"/>
    <w:rsid w:val="008F3F23"/>
    <w:rsid w:val="008F5557"/>
    <w:rsid w:val="008F5635"/>
    <w:rsid w:val="008F6537"/>
    <w:rsid w:val="008F777E"/>
    <w:rsid w:val="009016FE"/>
    <w:rsid w:val="00901FCC"/>
    <w:rsid w:val="009025B3"/>
    <w:rsid w:val="00903F99"/>
    <w:rsid w:val="009061E6"/>
    <w:rsid w:val="009076DF"/>
    <w:rsid w:val="00907B12"/>
    <w:rsid w:val="00907DA7"/>
    <w:rsid w:val="00907F64"/>
    <w:rsid w:val="009106D3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510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36BD"/>
    <w:rsid w:val="0096404F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90F"/>
    <w:rsid w:val="00982076"/>
    <w:rsid w:val="00983FD7"/>
    <w:rsid w:val="009840FA"/>
    <w:rsid w:val="00984970"/>
    <w:rsid w:val="0098555A"/>
    <w:rsid w:val="00985CCC"/>
    <w:rsid w:val="00986616"/>
    <w:rsid w:val="009869C1"/>
    <w:rsid w:val="00986A1E"/>
    <w:rsid w:val="00987368"/>
    <w:rsid w:val="009877C0"/>
    <w:rsid w:val="00990383"/>
    <w:rsid w:val="009912AF"/>
    <w:rsid w:val="009913F1"/>
    <w:rsid w:val="009919D7"/>
    <w:rsid w:val="00991B32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7503"/>
    <w:rsid w:val="009E7F13"/>
    <w:rsid w:val="009F0546"/>
    <w:rsid w:val="009F0E33"/>
    <w:rsid w:val="009F13C5"/>
    <w:rsid w:val="009F1705"/>
    <w:rsid w:val="009F256A"/>
    <w:rsid w:val="009F2B14"/>
    <w:rsid w:val="009F2B62"/>
    <w:rsid w:val="009F361A"/>
    <w:rsid w:val="009F4973"/>
    <w:rsid w:val="009F5C7E"/>
    <w:rsid w:val="009F65D1"/>
    <w:rsid w:val="009F71A6"/>
    <w:rsid w:val="009F7C74"/>
    <w:rsid w:val="00A00195"/>
    <w:rsid w:val="00A00199"/>
    <w:rsid w:val="00A01538"/>
    <w:rsid w:val="00A0597A"/>
    <w:rsid w:val="00A06211"/>
    <w:rsid w:val="00A067A9"/>
    <w:rsid w:val="00A06802"/>
    <w:rsid w:val="00A07268"/>
    <w:rsid w:val="00A07434"/>
    <w:rsid w:val="00A10143"/>
    <w:rsid w:val="00A1022C"/>
    <w:rsid w:val="00A12332"/>
    <w:rsid w:val="00A1324D"/>
    <w:rsid w:val="00A1386D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64C"/>
    <w:rsid w:val="00A44B06"/>
    <w:rsid w:val="00A4534E"/>
    <w:rsid w:val="00A459E2"/>
    <w:rsid w:val="00A45B47"/>
    <w:rsid w:val="00A46600"/>
    <w:rsid w:val="00A4795F"/>
    <w:rsid w:val="00A47D0B"/>
    <w:rsid w:val="00A50C81"/>
    <w:rsid w:val="00A510D3"/>
    <w:rsid w:val="00A52A31"/>
    <w:rsid w:val="00A54D5F"/>
    <w:rsid w:val="00A55D1F"/>
    <w:rsid w:val="00A55D23"/>
    <w:rsid w:val="00A56501"/>
    <w:rsid w:val="00A57B9A"/>
    <w:rsid w:val="00A60B91"/>
    <w:rsid w:val="00A61AE1"/>
    <w:rsid w:val="00A632ED"/>
    <w:rsid w:val="00A63719"/>
    <w:rsid w:val="00A63D09"/>
    <w:rsid w:val="00A63EF4"/>
    <w:rsid w:val="00A669BF"/>
    <w:rsid w:val="00A67D38"/>
    <w:rsid w:val="00A7260C"/>
    <w:rsid w:val="00A72953"/>
    <w:rsid w:val="00A72BEB"/>
    <w:rsid w:val="00A730C1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542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84A"/>
    <w:rsid w:val="00AE1143"/>
    <w:rsid w:val="00AE13C9"/>
    <w:rsid w:val="00AE26E9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48F"/>
    <w:rsid w:val="00B1598C"/>
    <w:rsid w:val="00B15D5B"/>
    <w:rsid w:val="00B166F0"/>
    <w:rsid w:val="00B16943"/>
    <w:rsid w:val="00B16D64"/>
    <w:rsid w:val="00B17782"/>
    <w:rsid w:val="00B17DA3"/>
    <w:rsid w:val="00B206B1"/>
    <w:rsid w:val="00B219BA"/>
    <w:rsid w:val="00B21A05"/>
    <w:rsid w:val="00B221C5"/>
    <w:rsid w:val="00B22E32"/>
    <w:rsid w:val="00B23CFC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E42"/>
    <w:rsid w:val="00B34FFF"/>
    <w:rsid w:val="00B35767"/>
    <w:rsid w:val="00B36B46"/>
    <w:rsid w:val="00B37290"/>
    <w:rsid w:val="00B37503"/>
    <w:rsid w:val="00B40668"/>
    <w:rsid w:val="00B4364F"/>
    <w:rsid w:val="00B43CD7"/>
    <w:rsid w:val="00B44F79"/>
    <w:rsid w:val="00B45208"/>
    <w:rsid w:val="00B4619B"/>
    <w:rsid w:val="00B465D4"/>
    <w:rsid w:val="00B46623"/>
    <w:rsid w:val="00B47BAF"/>
    <w:rsid w:val="00B47D6E"/>
    <w:rsid w:val="00B51F73"/>
    <w:rsid w:val="00B52532"/>
    <w:rsid w:val="00B56170"/>
    <w:rsid w:val="00B56EC3"/>
    <w:rsid w:val="00B60290"/>
    <w:rsid w:val="00B60DF5"/>
    <w:rsid w:val="00B60E86"/>
    <w:rsid w:val="00B6108E"/>
    <w:rsid w:val="00B61337"/>
    <w:rsid w:val="00B617D9"/>
    <w:rsid w:val="00B61918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B1C"/>
    <w:rsid w:val="00B76289"/>
    <w:rsid w:val="00B770AA"/>
    <w:rsid w:val="00B7737C"/>
    <w:rsid w:val="00B77781"/>
    <w:rsid w:val="00B7794D"/>
    <w:rsid w:val="00B81A95"/>
    <w:rsid w:val="00B81C32"/>
    <w:rsid w:val="00B82D07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90233"/>
    <w:rsid w:val="00B91163"/>
    <w:rsid w:val="00B926D3"/>
    <w:rsid w:val="00B92AB6"/>
    <w:rsid w:val="00B92F41"/>
    <w:rsid w:val="00B93722"/>
    <w:rsid w:val="00B93C34"/>
    <w:rsid w:val="00B942C1"/>
    <w:rsid w:val="00B9530D"/>
    <w:rsid w:val="00B95E03"/>
    <w:rsid w:val="00B961F4"/>
    <w:rsid w:val="00B969B2"/>
    <w:rsid w:val="00B97085"/>
    <w:rsid w:val="00B97103"/>
    <w:rsid w:val="00B972DC"/>
    <w:rsid w:val="00B97703"/>
    <w:rsid w:val="00BA0154"/>
    <w:rsid w:val="00BA07B6"/>
    <w:rsid w:val="00BA0B62"/>
    <w:rsid w:val="00BA2299"/>
    <w:rsid w:val="00BA4426"/>
    <w:rsid w:val="00BA5244"/>
    <w:rsid w:val="00BA5343"/>
    <w:rsid w:val="00BA6C25"/>
    <w:rsid w:val="00BA768B"/>
    <w:rsid w:val="00BB119C"/>
    <w:rsid w:val="00BB1741"/>
    <w:rsid w:val="00BB2671"/>
    <w:rsid w:val="00BB278F"/>
    <w:rsid w:val="00BB4120"/>
    <w:rsid w:val="00BB4AD9"/>
    <w:rsid w:val="00BB6A23"/>
    <w:rsid w:val="00BB6BDE"/>
    <w:rsid w:val="00BB793D"/>
    <w:rsid w:val="00BB797B"/>
    <w:rsid w:val="00BC172B"/>
    <w:rsid w:val="00BC17CE"/>
    <w:rsid w:val="00BC18FA"/>
    <w:rsid w:val="00BC27B4"/>
    <w:rsid w:val="00BC2DA5"/>
    <w:rsid w:val="00BC3561"/>
    <w:rsid w:val="00BC389A"/>
    <w:rsid w:val="00BC3D0F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F5C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746"/>
    <w:rsid w:val="00BE6969"/>
    <w:rsid w:val="00BE6CBE"/>
    <w:rsid w:val="00BF07C7"/>
    <w:rsid w:val="00BF3444"/>
    <w:rsid w:val="00BF3578"/>
    <w:rsid w:val="00BF38B1"/>
    <w:rsid w:val="00BF3A78"/>
    <w:rsid w:val="00BF45AE"/>
    <w:rsid w:val="00BF4951"/>
    <w:rsid w:val="00BF4A70"/>
    <w:rsid w:val="00BF51E3"/>
    <w:rsid w:val="00BF526D"/>
    <w:rsid w:val="00BF5779"/>
    <w:rsid w:val="00BF57C1"/>
    <w:rsid w:val="00BF6CC9"/>
    <w:rsid w:val="00C017FA"/>
    <w:rsid w:val="00C01A4A"/>
    <w:rsid w:val="00C0207B"/>
    <w:rsid w:val="00C0250A"/>
    <w:rsid w:val="00C0261E"/>
    <w:rsid w:val="00C02AE4"/>
    <w:rsid w:val="00C03D31"/>
    <w:rsid w:val="00C052FA"/>
    <w:rsid w:val="00C0564F"/>
    <w:rsid w:val="00C06B65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7EF"/>
    <w:rsid w:val="00C47F23"/>
    <w:rsid w:val="00C503DA"/>
    <w:rsid w:val="00C504CA"/>
    <w:rsid w:val="00C50AD1"/>
    <w:rsid w:val="00C527E5"/>
    <w:rsid w:val="00C528C5"/>
    <w:rsid w:val="00C53EF0"/>
    <w:rsid w:val="00C542CC"/>
    <w:rsid w:val="00C54F25"/>
    <w:rsid w:val="00C558CB"/>
    <w:rsid w:val="00C5599A"/>
    <w:rsid w:val="00C56688"/>
    <w:rsid w:val="00C602F7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504C"/>
    <w:rsid w:val="00C86C2E"/>
    <w:rsid w:val="00C90048"/>
    <w:rsid w:val="00C914A2"/>
    <w:rsid w:val="00C91944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6246"/>
    <w:rsid w:val="00CD79A7"/>
    <w:rsid w:val="00CD7B36"/>
    <w:rsid w:val="00CD7ECD"/>
    <w:rsid w:val="00CE008C"/>
    <w:rsid w:val="00CE01B0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D0124B"/>
    <w:rsid w:val="00D01A14"/>
    <w:rsid w:val="00D01B2E"/>
    <w:rsid w:val="00D01F79"/>
    <w:rsid w:val="00D03EF0"/>
    <w:rsid w:val="00D049B1"/>
    <w:rsid w:val="00D04F26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452F9"/>
    <w:rsid w:val="00D4724B"/>
    <w:rsid w:val="00D47F5C"/>
    <w:rsid w:val="00D53D2C"/>
    <w:rsid w:val="00D5623E"/>
    <w:rsid w:val="00D56A8D"/>
    <w:rsid w:val="00D56CD0"/>
    <w:rsid w:val="00D5709E"/>
    <w:rsid w:val="00D57AC9"/>
    <w:rsid w:val="00D57ADB"/>
    <w:rsid w:val="00D60048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A16"/>
    <w:rsid w:val="00D83B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6CB"/>
    <w:rsid w:val="00D97B58"/>
    <w:rsid w:val="00D97E23"/>
    <w:rsid w:val="00DA0E89"/>
    <w:rsid w:val="00DA2011"/>
    <w:rsid w:val="00DA208B"/>
    <w:rsid w:val="00DA2AF7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4D5E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603C"/>
    <w:rsid w:val="00E06327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259D5"/>
    <w:rsid w:val="00E27202"/>
    <w:rsid w:val="00E27BFF"/>
    <w:rsid w:val="00E30487"/>
    <w:rsid w:val="00E30881"/>
    <w:rsid w:val="00E31D6F"/>
    <w:rsid w:val="00E33297"/>
    <w:rsid w:val="00E33AD7"/>
    <w:rsid w:val="00E3596F"/>
    <w:rsid w:val="00E361BD"/>
    <w:rsid w:val="00E37F64"/>
    <w:rsid w:val="00E402A8"/>
    <w:rsid w:val="00E40862"/>
    <w:rsid w:val="00E41A0E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41EA"/>
    <w:rsid w:val="00E545F5"/>
    <w:rsid w:val="00E54917"/>
    <w:rsid w:val="00E56678"/>
    <w:rsid w:val="00E56E80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973"/>
    <w:rsid w:val="00EE5AB4"/>
    <w:rsid w:val="00EE5F2B"/>
    <w:rsid w:val="00EE611C"/>
    <w:rsid w:val="00EE7374"/>
    <w:rsid w:val="00EE7ADB"/>
    <w:rsid w:val="00EF0E3B"/>
    <w:rsid w:val="00EF20E6"/>
    <w:rsid w:val="00EF24CD"/>
    <w:rsid w:val="00EF298F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D38"/>
    <w:rsid w:val="00F10DEB"/>
    <w:rsid w:val="00F113CF"/>
    <w:rsid w:val="00F11F3F"/>
    <w:rsid w:val="00F13619"/>
    <w:rsid w:val="00F13A8B"/>
    <w:rsid w:val="00F14E27"/>
    <w:rsid w:val="00F15078"/>
    <w:rsid w:val="00F16B65"/>
    <w:rsid w:val="00F17A5D"/>
    <w:rsid w:val="00F20177"/>
    <w:rsid w:val="00F2033E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DBD"/>
    <w:rsid w:val="00F51EC7"/>
    <w:rsid w:val="00F520E1"/>
    <w:rsid w:val="00F5372D"/>
    <w:rsid w:val="00F55AB8"/>
    <w:rsid w:val="00F55B65"/>
    <w:rsid w:val="00F56D1F"/>
    <w:rsid w:val="00F56DD2"/>
    <w:rsid w:val="00F56E2E"/>
    <w:rsid w:val="00F57528"/>
    <w:rsid w:val="00F57E60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52AC"/>
    <w:rsid w:val="00F65F3D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7974"/>
    <w:rsid w:val="00FA7D72"/>
    <w:rsid w:val="00FB248A"/>
    <w:rsid w:val="00FB28F2"/>
    <w:rsid w:val="00FB488E"/>
    <w:rsid w:val="00FB5154"/>
    <w:rsid w:val="00FB5464"/>
    <w:rsid w:val="00FB631A"/>
    <w:rsid w:val="00FB7A9A"/>
    <w:rsid w:val="00FC0B53"/>
    <w:rsid w:val="00FC0F67"/>
    <w:rsid w:val="00FC221C"/>
    <w:rsid w:val="00FC292D"/>
    <w:rsid w:val="00FC453C"/>
    <w:rsid w:val="00FC5470"/>
    <w:rsid w:val="00FC57A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5A7"/>
    <w:rsid w:val="00FD42C4"/>
    <w:rsid w:val="00FD73DF"/>
    <w:rsid w:val="00FD76DC"/>
    <w:rsid w:val="00FD7FF4"/>
    <w:rsid w:val="00FE014C"/>
    <w:rsid w:val="00FE03A4"/>
    <w:rsid w:val="00FE1921"/>
    <w:rsid w:val="00FE2373"/>
    <w:rsid w:val="00FE2387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6FC"/>
    <w:rsid w:val="00FF61DF"/>
    <w:rsid w:val="00FF64B2"/>
    <w:rsid w:val="00FF685F"/>
    <w:rsid w:val="00FF6A4C"/>
    <w:rsid w:val="00FF6F0B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5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CFF"/>
    <w:rPr>
      <w:rFonts w:ascii="Arial" w:eastAsia="Times New Roman" w:hAnsi="Arial"/>
      <w:sz w:val="32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489</TotalTime>
  <Pages>5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292</cp:revision>
  <cp:lastPrinted>2018-05-22T10:28:00Z</cp:lastPrinted>
  <dcterms:created xsi:type="dcterms:W3CDTF">2022-11-03T12:07:00Z</dcterms:created>
  <dcterms:modified xsi:type="dcterms:W3CDTF">2023-05-12T05:36:00Z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